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6704BE" w14:textId="77777777" w:rsidR="009B24FF" w:rsidRPr="00321B05" w:rsidRDefault="009B24FF">
      <w:pPr>
        <w:bidi w:val="0"/>
        <w:rPr>
          <w:rStyle w:val="StyleComplexNazanin"/>
          <w:rFonts w:asciiTheme="majorBidi" w:hAnsiTheme="majorBidi" w:cs="B Nazanin"/>
          <w:bCs/>
          <w:color w:val="000000" w:themeColor="text1"/>
          <w:lang w:bidi="fa-IR"/>
        </w:rPr>
      </w:pPr>
    </w:p>
    <w:p w14:paraId="062DB8C8" w14:textId="77777777" w:rsidR="00BA6DE6" w:rsidRPr="00321B05" w:rsidRDefault="00BA6DE6" w:rsidP="00BA6DE6">
      <w:pPr>
        <w:bidi w:val="0"/>
        <w:rPr>
          <w:rStyle w:val="StyleComplexNazanin"/>
          <w:rFonts w:asciiTheme="majorBidi" w:hAnsiTheme="majorBidi" w:cs="B Nazanin"/>
          <w:bCs/>
          <w:color w:val="000000" w:themeColor="text1"/>
          <w:lang w:bidi="fa-IR"/>
        </w:rPr>
      </w:pPr>
    </w:p>
    <w:p w14:paraId="23167646" w14:textId="77777777" w:rsidR="00BA6DE6" w:rsidRPr="00321B05" w:rsidRDefault="00BA6DE6" w:rsidP="00BA6DE6">
      <w:pPr>
        <w:bidi w:val="0"/>
        <w:rPr>
          <w:rStyle w:val="StyleComplexNazanin"/>
          <w:rFonts w:asciiTheme="majorBidi" w:hAnsiTheme="majorBidi" w:cs="B Nazanin"/>
          <w:bCs/>
          <w:color w:val="000000" w:themeColor="text1"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21B05" w:rsidRPr="00321B05" w14:paraId="3AB86AC1" w14:textId="77777777" w:rsidTr="0087162F">
        <w:trPr>
          <w:cantSplit/>
        </w:trPr>
        <w:tc>
          <w:tcPr>
            <w:tcW w:w="794" w:type="dxa"/>
          </w:tcPr>
          <w:p w14:paraId="2FC415F3" w14:textId="77777777" w:rsidR="00847B11" w:rsidRPr="00321B05" w:rsidRDefault="00847B11" w:rsidP="00DA6CEC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108ADFCD" w14:textId="77777777" w:rsidR="00847B11" w:rsidRPr="00321B05" w:rsidRDefault="008A1EC0" w:rsidP="00F024C4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</w:t>
            </w:r>
            <w:r w:rsidR="00C45620" w:rsidRPr="00321B05">
              <w:rPr>
                <w:rFonts w:ascii="Calibri" w:hAnsi="Calibri" w:cs="B Yagut" w:hint="cs"/>
                <w:b/>
                <w:color w:val="000000" w:themeColor="text1"/>
                <w:rtl/>
              </w:rPr>
              <w:t xml:space="preserve">: </w:t>
            </w:r>
            <w:r w:rsidR="0087162F" w:rsidRPr="00321B05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 xml:space="preserve">بهداشت محیط مدارس </w:t>
            </w:r>
          </w:p>
        </w:tc>
      </w:tr>
      <w:tr w:rsidR="00321B05" w:rsidRPr="00321B05" w14:paraId="300CB2FE" w14:textId="77777777" w:rsidTr="0087162F">
        <w:trPr>
          <w:cantSplit/>
        </w:trPr>
        <w:tc>
          <w:tcPr>
            <w:tcW w:w="794" w:type="dxa"/>
            <w:vAlign w:val="center"/>
          </w:tcPr>
          <w:p w14:paraId="4FE43931" w14:textId="77777777" w:rsidR="00872B77" w:rsidRPr="00321B05" w:rsidRDefault="00D87F2E" w:rsidP="00BC6CCB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1</w:t>
            </w:r>
          </w:p>
        </w:tc>
        <w:tc>
          <w:tcPr>
            <w:tcW w:w="9411" w:type="dxa"/>
            <w:gridSpan w:val="2"/>
          </w:tcPr>
          <w:p w14:paraId="0172E6CB" w14:textId="77777777" w:rsidR="0087162F" w:rsidRPr="00321B05" w:rsidRDefault="0087162F" w:rsidP="0010504C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cs="B Nazanin"/>
                <w:b/>
                <w:color w:val="000000" w:themeColor="text1"/>
                <w:sz w:val="22"/>
                <w:szCs w:val="22"/>
                <w:rtl/>
              </w:rPr>
              <w:t>حداقل فاصله تابلو کلاس از اول</w:t>
            </w:r>
            <w:r w:rsidRPr="00321B05">
              <w:rPr>
                <w:rStyle w:val="StyleComplexNazanin"/>
                <w:rFonts w:cs="B Nazanin" w:hint="cs"/>
                <w:b/>
                <w:color w:val="000000" w:themeColor="text1"/>
                <w:sz w:val="22"/>
                <w:szCs w:val="22"/>
                <w:rtl/>
              </w:rPr>
              <w:t>ی</w:t>
            </w:r>
            <w:r w:rsidRPr="00321B05">
              <w:rPr>
                <w:rStyle w:val="StyleComplexNazanin"/>
                <w:rFonts w:cs="B Nazanin" w:hint="eastAsia"/>
                <w:b/>
                <w:color w:val="000000" w:themeColor="text1"/>
                <w:sz w:val="22"/>
                <w:szCs w:val="22"/>
                <w:rtl/>
              </w:rPr>
              <w:t>ن</w:t>
            </w:r>
            <w:r w:rsidRPr="00321B05">
              <w:rPr>
                <w:rStyle w:val="StyleComplexNazanin"/>
                <w:rFonts w:cs="B Nazanin"/>
                <w:b/>
                <w:color w:val="000000" w:themeColor="text1"/>
                <w:sz w:val="22"/>
                <w:szCs w:val="22"/>
                <w:rtl/>
              </w:rPr>
              <w:t xml:space="preserve"> رد</w:t>
            </w:r>
            <w:r w:rsidRPr="00321B05">
              <w:rPr>
                <w:rStyle w:val="StyleComplexNazanin"/>
                <w:rFonts w:cs="B Nazanin" w:hint="cs"/>
                <w:b/>
                <w:color w:val="000000" w:themeColor="text1"/>
                <w:sz w:val="22"/>
                <w:szCs w:val="22"/>
                <w:rtl/>
              </w:rPr>
              <w:t>ی</w:t>
            </w:r>
            <w:r w:rsidRPr="00321B05">
              <w:rPr>
                <w:rStyle w:val="StyleComplexNazanin"/>
                <w:rFonts w:cs="B Nazanin" w:hint="eastAsia"/>
                <w:b/>
                <w:color w:val="000000" w:themeColor="text1"/>
                <w:sz w:val="22"/>
                <w:szCs w:val="22"/>
                <w:rtl/>
              </w:rPr>
              <w:t>ف</w:t>
            </w:r>
            <w:r w:rsidRPr="00321B05">
              <w:rPr>
                <w:rStyle w:val="StyleComplexNazanin"/>
                <w:rFonts w:cs="B Nazanin"/>
                <w:b/>
                <w:color w:val="000000" w:themeColor="text1"/>
                <w:sz w:val="22"/>
                <w:szCs w:val="22"/>
                <w:rtl/>
              </w:rPr>
              <w:t xml:space="preserve"> دانش آموزان چقدر م</w:t>
            </w:r>
            <w:r w:rsidRPr="00321B05">
              <w:rPr>
                <w:rStyle w:val="StyleComplexNazanin"/>
                <w:rFonts w:cs="B Nazanin" w:hint="cs"/>
                <w:b/>
                <w:color w:val="000000" w:themeColor="text1"/>
                <w:sz w:val="22"/>
                <w:szCs w:val="22"/>
                <w:rtl/>
              </w:rPr>
              <w:t>ی</w:t>
            </w:r>
            <w:r w:rsidRPr="00321B05">
              <w:rPr>
                <w:rStyle w:val="StyleComplexNazanin"/>
                <w:rFonts w:cs="B Nazanin"/>
                <w:b/>
                <w:color w:val="000000" w:themeColor="text1"/>
                <w:sz w:val="22"/>
                <w:szCs w:val="22"/>
                <w:rtl/>
              </w:rPr>
              <w:t xml:space="preserve"> باشد ؟</w:t>
            </w:r>
          </w:p>
        </w:tc>
      </w:tr>
      <w:tr w:rsidR="00321B05" w:rsidRPr="00321B05" w14:paraId="2D9A5EE0" w14:textId="77777777" w:rsidTr="0087162F">
        <w:trPr>
          <w:cantSplit/>
        </w:trPr>
        <w:tc>
          <w:tcPr>
            <w:tcW w:w="794" w:type="dxa"/>
          </w:tcPr>
          <w:p w14:paraId="723B8B6B" w14:textId="77777777" w:rsidR="0087162F" w:rsidRPr="00321B05" w:rsidRDefault="0087162F" w:rsidP="0087162F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716088B5" w14:textId="77777777" w:rsidR="0087162F" w:rsidRPr="00321B05" w:rsidRDefault="0087162F" w:rsidP="0087162F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1F698184" w14:textId="77777777" w:rsidR="0087162F" w:rsidRPr="00321B05" w:rsidRDefault="0087162F" w:rsidP="0087162F">
            <w:pPr>
              <w:rPr>
                <w:rStyle w:val="StyleComplexNazanin"/>
                <w:rFonts w:cs="B Nazanin"/>
                <w:color w:val="000000" w:themeColor="text1"/>
                <w:sz w:val="22"/>
                <w:szCs w:val="22"/>
                <w:rtl/>
                <w:lang w:bidi="fa-IR"/>
              </w:rPr>
            </w:pPr>
            <w:r w:rsidRPr="00321B05">
              <w:rPr>
                <w:rFonts w:hint="cs"/>
                <w:b/>
                <w:bCs/>
                <w:color w:val="000000" w:themeColor="text1"/>
                <w:rtl/>
              </w:rPr>
              <w:t xml:space="preserve">2/2   متر       </w:t>
            </w:r>
          </w:p>
        </w:tc>
      </w:tr>
      <w:tr w:rsidR="00321B05" w:rsidRPr="00321B05" w14:paraId="43B31C3C" w14:textId="77777777" w:rsidTr="0087162F">
        <w:trPr>
          <w:cantSplit/>
        </w:trPr>
        <w:tc>
          <w:tcPr>
            <w:tcW w:w="794" w:type="dxa"/>
          </w:tcPr>
          <w:p w14:paraId="16367A83" w14:textId="77777777" w:rsidR="0087162F" w:rsidRPr="00321B05" w:rsidRDefault="0087162F" w:rsidP="0087162F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4306C3D7" w14:textId="77777777" w:rsidR="0087162F" w:rsidRPr="00321B05" w:rsidRDefault="0087162F" w:rsidP="0087162F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7593D72F" w14:textId="77777777" w:rsidR="0087162F" w:rsidRPr="00321B05" w:rsidRDefault="0087162F" w:rsidP="000A4D11">
            <w:pPr>
              <w:rPr>
                <w:rStyle w:val="StyleComplexNazanin"/>
                <w:rFonts w:cs="B Nazanin"/>
                <w:color w:val="000000" w:themeColor="text1"/>
                <w:sz w:val="22"/>
                <w:szCs w:val="22"/>
                <w:rtl/>
                <w:lang w:bidi="fa-IR"/>
              </w:rPr>
            </w:pPr>
            <w:r w:rsidRPr="00321B05">
              <w:rPr>
                <w:rFonts w:hint="cs"/>
                <w:b/>
                <w:bCs/>
                <w:color w:val="000000" w:themeColor="text1"/>
                <w:rtl/>
              </w:rPr>
              <w:t xml:space="preserve">3      متر       </w:t>
            </w:r>
          </w:p>
        </w:tc>
      </w:tr>
      <w:tr w:rsidR="00321B05" w:rsidRPr="00321B05" w14:paraId="1978B47F" w14:textId="77777777" w:rsidTr="0087162F">
        <w:trPr>
          <w:cantSplit/>
        </w:trPr>
        <w:tc>
          <w:tcPr>
            <w:tcW w:w="794" w:type="dxa"/>
          </w:tcPr>
          <w:p w14:paraId="494F14DF" w14:textId="77777777" w:rsidR="0087162F" w:rsidRPr="00321B05" w:rsidRDefault="0087162F" w:rsidP="0087162F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79E07823" w14:textId="77777777" w:rsidR="0087162F" w:rsidRPr="00321B05" w:rsidRDefault="0087162F" w:rsidP="0087162F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336DE1B5" w14:textId="77777777" w:rsidR="0087162F" w:rsidRPr="00321B05" w:rsidRDefault="0087162F" w:rsidP="0087162F">
            <w:pPr>
              <w:rPr>
                <w:rStyle w:val="StyleComplexNazanin"/>
                <w:rFonts w:cs="B Nazanin"/>
                <w:color w:val="000000" w:themeColor="text1"/>
                <w:sz w:val="22"/>
                <w:szCs w:val="22"/>
                <w:rtl/>
              </w:rPr>
            </w:pPr>
            <w:r w:rsidRPr="00321B05">
              <w:rPr>
                <w:rFonts w:hint="cs"/>
                <w:b/>
                <w:bCs/>
                <w:color w:val="000000" w:themeColor="text1"/>
                <w:rtl/>
              </w:rPr>
              <w:t xml:space="preserve">2/3    متر         </w:t>
            </w:r>
          </w:p>
        </w:tc>
      </w:tr>
      <w:tr w:rsidR="00321B05" w:rsidRPr="00321B05" w14:paraId="22C0FA76" w14:textId="77777777" w:rsidTr="0087162F">
        <w:trPr>
          <w:cantSplit/>
        </w:trPr>
        <w:tc>
          <w:tcPr>
            <w:tcW w:w="794" w:type="dxa"/>
          </w:tcPr>
          <w:p w14:paraId="46B13A83" w14:textId="77777777" w:rsidR="0087162F" w:rsidRPr="00321B05" w:rsidRDefault="0087162F" w:rsidP="0087162F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181E8D48" w14:textId="77777777" w:rsidR="0087162F" w:rsidRPr="00321B05" w:rsidRDefault="0087162F" w:rsidP="0087162F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671EC6E4" w14:textId="77777777" w:rsidR="0087162F" w:rsidRPr="00321B05" w:rsidRDefault="0087162F" w:rsidP="0087162F">
            <w:pPr>
              <w:rPr>
                <w:rStyle w:val="StyleComplexNazanin"/>
                <w:rFonts w:cs="B Nazanin"/>
                <w:b/>
                <w:bCs/>
                <w:color w:val="000000" w:themeColor="text1"/>
                <w:sz w:val="22"/>
                <w:szCs w:val="22"/>
                <w:rtl/>
              </w:rPr>
            </w:pPr>
            <w:r w:rsidRPr="00321B05">
              <w:rPr>
                <w:rFonts w:hint="cs"/>
                <w:b/>
                <w:bCs/>
                <w:color w:val="000000" w:themeColor="text1"/>
                <w:rtl/>
              </w:rPr>
              <w:t xml:space="preserve">5/2    متر  </w:t>
            </w:r>
          </w:p>
        </w:tc>
      </w:tr>
      <w:tr w:rsidR="00B93860" w:rsidRPr="00321B05" w14:paraId="1F792608" w14:textId="77777777" w:rsidTr="0087162F">
        <w:trPr>
          <w:cantSplit/>
        </w:trPr>
        <w:tc>
          <w:tcPr>
            <w:tcW w:w="794" w:type="dxa"/>
          </w:tcPr>
          <w:p w14:paraId="60554E57" w14:textId="77777777" w:rsidR="00B93860" w:rsidRPr="00321B05" w:rsidRDefault="00B93860" w:rsidP="00DA6CEC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43AB58C4" w14:textId="77777777" w:rsidR="00B93860" w:rsidRPr="00321B05" w:rsidRDefault="00D0692C" w:rsidP="00872B77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 xml:space="preserve">آیین نامه بهداشت محیط مدارس </w:t>
            </w:r>
            <w:r w:rsidR="00867BCA" w:rsidRPr="00321B05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و چک لیست بازرسی بهداشتی مدارس</w:t>
            </w:r>
          </w:p>
        </w:tc>
      </w:tr>
    </w:tbl>
    <w:p w14:paraId="05B4B7AF" w14:textId="77777777" w:rsidR="00847B11" w:rsidRPr="00321B05" w:rsidRDefault="00847B11" w:rsidP="00872B77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21B05" w:rsidRPr="00321B05" w14:paraId="75851A6F" w14:textId="77777777" w:rsidTr="003607FB">
        <w:trPr>
          <w:cantSplit/>
        </w:trPr>
        <w:tc>
          <w:tcPr>
            <w:tcW w:w="794" w:type="dxa"/>
          </w:tcPr>
          <w:p w14:paraId="00F75F96" w14:textId="77777777" w:rsidR="00DA6CEC" w:rsidRPr="00321B05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2D1ABB03" w14:textId="77777777" w:rsidR="00DA6CEC" w:rsidRPr="00321B05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  <w:r w:rsidR="00280825" w:rsidRPr="00321B05">
              <w:rPr>
                <w:rFonts w:ascii="Calibri" w:hAnsi="Calibri" w:cs="B Yagut" w:hint="cs"/>
                <w:b/>
                <w:color w:val="000000" w:themeColor="text1"/>
                <w:rtl/>
              </w:rPr>
              <w:t xml:space="preserve"> </w:t>
            </w:r>
            <w:r w:rsidR="00931B39" w:rsidRPr="00321B05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 xml:space="preserve"> بهداشت محیط مدارس</w:t>
            </w:r>
          </w:p>
        </w:tc>
      </w:tr>
      <w:tr w:rsidR="00321B05" w:rsidRPr="00321B05" w14:paraId="22C01AA3" w14:textId="77777777" w:rsidTr="003607FB">
        <w:trPr>
          <w:cantSplit/>
        </w:trPr>
        <w:tc>
          <w:tcPr>
            <w:tcW w:w="794" w:type="dxa"/>
            <w:vAlign w:val="center"/>
          </w:tcPr>
          <w:p w14:paraId="0E541072" w14:textId="77777777" w:rsidR="00DA6CEC" w:rsidRPr="00321B05" w:rsidRDefault="00D87F2E" w:rsidP="00BC6CCB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2</w:t>
            </w:r>
          </w:p>
        </w:tc>
        <w:tc>
          <w:tcPr>
            <w:tcW w:w="9411" w:type="dxa"/>
            <w:gridSpan w:val="2"/>
          </w:tcPr>
          <w:p w14:paraId="4A07A7E0" w14:textId="77777777" w:rsidR="00931B39" w:rsidRPr="00321B05" w:rsidRDefault="00931B39" w:rsidP="00E63DE3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cs="B Nazanin" w:hint="cs"/>
                <w:color w:val="000000" w:themeColor="text1"/>
                <w:sz w:val="22"/>
                <w:szCs w:val="22"/>
                <w:rtl/>
              </w:rPr>
              <w:t>حداقل مساحت مورد نیاز در کلاس برای هر دانش آموز چند متر مربع می باشد ؟</w:t>
            </w:r>
          </w:p>
        </w:tc>
      </w:tr>
      <w:tr w:rsidR="00321B05" w:rsidRPr="00321B05" w14:paraId="59883572" w14:textId="77777777" w:rsidTr="003607FB">
        <w:trPr>
          <w:cantSplit/>
        </w:trPr>
        <w:tc>
          <w:tcPr>
            <w:tcW w:w="794" w:type="dxa"/>
          </w:tcPr>
          <w:p w14:paraId="3ECAA606" w14:textId="77777777" w:rsidR="00931B39" w:rsidRPr="00321B05" w:rsidRDefault="00931B39" w:rsidP="00931B3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7F50009A" w14:textId="77777777" w:rsidR="00931B39" w:rsidRPr="00321B05" w:rsidRDefault="00931B39" w:rsidP="00931B3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3B341EA3" w14:textId="77777777" w:rsidR="00931B39" w:rsidRPr="00321B05" w:rsidRDefault="00931B39" w:rsidP="00931B39">
            <w:pPr>
              <w:rPr>
                <w:rStyle w:val="StyleComplexNazanin"/>
                <w:rFonts w:cs="B Nazanin"/>
                <w:color w:val="000000" w:themeColor="text1"/>
                <w:sz w:val="22"/>
                <w:szCs w:val="22"/>
              </w:rPr>
            </w:pPr>
            <w:r w:rsidRPr="00321B05">
              <w:rPr>
                <w:rFonts w:hint="cs"/>
                <w:b/>
                <w:bCs/>
                <w:color w:val="000000" w:themeColor="text1"/>
                <w:rtl/>
              </w:rPr>
              <w:t>25/1  مترمربع</w:t>
            </w:r>
          </w:p>
        </w:tc>
      </w:tr>
      <w:tr w:rsidR="00321B05" w:rsidRPr="00321B05" w14:paraId="61BFF274" w14:textId="77777777" w:rsidTr="003607FB">
        <w:trPr>
          <w:cantSplit/>
        </w:trPr>
        <w:tc>
          <w:tcPr>
            <w:tcW w:w="794" w:type="dxa"/>
          </w:tcPr>
          <w:p w14:paraId="59773546" w14:textId="77777777" w:rsidR="00931B39" w:rsidRPr="00321B05" w:rsidRDefault="00931B39" w:rsidP="00931B3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4D43969F" w14:textId="77777777" w:rsidR="00931B39" w:rsidRPr="00321B05" w:rsidRDefault="00931B39" w:rsidP="00931B3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34F62396" w14:textId="77777777" w:rsidR="00931B39" w:rsidRPr="00321B05" w:rsidRDefault="00931B39" w:rsidP="005E1879">
            <w:pPr>
              <w:rPr>
                <w:rStyle w:val="StyleComplexNazanin"/>
                <w:rFonts w:cs="B Nazanin"/>
                <w:color w:val="000000" w:themeColor="text1"/>
                <w:sz w:val="22"/>
                <w:szCs w:val="22"/>
                <w:rtl/>
              </w:rPr>
            </w:pPr>
            <w:r w:rsidRPr="00321B05">
              <w:rPr>
                <w:rFonts w:hint="cs"/>
                <w:b/>
                <w:bCs/>
                <w:color w:val="000000" w:themeColor="text1"/>
                <w:rtl/>
              </w:rPr>
              <w:t xml:space="preserve">2    مترمربع             </w:t>
            </w:r>
          </w:p>
        </w:tc>
      </w:tr>
      <w:tr w:rsidR="00321B05" w:rsidRPr="00321B05" w14:paraId="27357396" w14:textId="77777777" w:rsidTr="003607FB">
        <w:trPr>
          <w:cantSplit/>
        </w:trPr>
        <w:tc>
          <w:tcPr>
            <w:tcW w:w="794" w:type="dxa"/>
          </w:tcPr>
          <w:p w14:paraId="1BC5387D" w14:textId="77777777" w:rsidR="00931B39" w:rsidRPr="00321B05" w:rsidRDefault="00931B39" w:rsidP="00931B3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7814DFE9" w14:textId="77777777" w:rsidR="00931B39" w:rsidRPr="00321B05" w:rsidRDefault="00931B39" w:rsidP="00931B3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53DED8F1" w14:textId="77777777" w:rsidR="00931B39" w:rsidRPr="00321B05" w:rsidRDefault="00931B39" w:rsidP="00931B39">
            <w:pPr>
              <w:rPr>
                <w:rStyle w:val="StyleComplexNazanin"/>
                <w:rFonts w:cs="B Nazanin"/>
                <w:color w:val="000000" w:themeColor="text1"/>
                <w:sz w:val="22"/>
                <w:szCs w:val="22"/>
                <w:rtl/>
              </w:rPr>
            </w:pPr>
            <w:r w:rsidRPr="00321B05">
              <w:rPr>
                <w:rFonts w:hint="cs"/>
                <w:b/>
                <w:bCs/>
                <w:color w:val="000000" w:themeColor="text1"/>
                <w:rtl/>
              </w:rPr>
              <w:t xml:space="preserve">5/1    مترمربع                                </w:t>
            </w:r>
          </w:p>
        </w:tc>
      </w:tr>
      <w:tr w:rsidR="00931B39" w:rsidRPr="00321B05" w14:paraId="14749801" w14:textId="77777777" w:rsidTr="003607FB">
        <w:trPr>
          <w:cantSplit/>
        </w:trPr>
        <w:tc>
          <w:tcPr>
            <w:tcW w:w="794" w:type="dxa"/>
          </w:tcPr>
          <w:p w14:paraId="48A019C2" w14:textId="77777777" w:rsidR="00931B39" w:rsidRPr="00321B05" w:rsidRDefault="00931B39" w:rsidP="00931B3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41090044" w14:textId="77777777" w:rsidR="00931B39" w:rsidRPr="00321B05" w:rsidRDefault="00931B39" w:rsidP="00931B3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115C13E9" w14:textId="77777777" w:rsidR="00931B39" w:rsidRPr="00321B05" w:rsidRDefault="00931B39" w:rsidP="00931B39">
            <w:pPr>
              <w:rPr>
                <w:rStyle w:val="StyleComplexNazanin"/>
                <w:rFonts w:cs="B Nazanin"/>
                <w:b/>
                <w:bCs/>
                <w:color w:val="000000" w:themeColor="text1"/>
                <w:sz w:val="22"/>
                <w:szCs w:val="22"/>
                <w:rtl/>
              </w:rPr>
            </w:pPr>
            <w:r w:rsidRPr="00321B05">
              <w:rPr>
                <w:rFonts w:hint="cs"/>
                <w:b/>
                <w:bCs/>
                <w:color w:val="000000" w:themeColor="text1"/>
                <w:rtl/>
              </w:rPr>
              <w:t xml:space="preserve">2/2   مترمربع                                    </w:t>
            </w:r>
          </w:p>
        </w:tc>
      </w:tr>
    </w:tbl>
    <w:p w14:paraId="57F82758" w14:textId="77777777" w:rsidR="00DA6CEC" w:rsidRPr="00321B05" w:rsidRDefault="00DA6CEC" w:rsidP="00872B77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21B05" w:rsidRPr="00321B05" w14:paraId="56B876FE" w14:textId="77777777" w:rsidTr="003607FB">
        <w:trPr>
          <w:cantSplit/>
        </w:trPr>
        <w:tc>
          <w:tcPr>
            <w:tcW w:w="794" w:type="dxa"/>
          </w:tcPr>
          <w:p w14:paraId="660A31A9" w14:textId="77777777" w:rsidR="00DA6CEC" w:rsidRPr="00321B05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3020004E" w14:textId="77777777" w:rsidR="00DA6CEC" w:rsidRPr="00321B05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  <w:r w:rsidR="00280825" w:rsidRPr="00321B05">
              <w:rPr>
                <w:rFonts w:ascii="Calibri" w:hAnsi="Calibri" w:cs="B Yagut" w:hint="cs"/>
                <w:b/>
                <w:color w:val="000000" w:themeColor="text1"/>
                <w:rtl/>
              </w:rPr>
              <w:t xml:space="preserve"> </w:t>
            </w:r>
            <w:r w:rsidR="00931B39" w:rsidRPr="00321B05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بهداشت محیط مدارس</w:t>
            </w:r>
          </w:p>
        </w:tc>
      </w:tr>
      <w:tr w:rsidR="00321B05" w:rsidRPr="00321B05" w14:paraId="6681E2A5" w14:textId="77777777" w:rsidTr="003607FB">
        <w:trPr>
          <w:cantSplit/>
        </w:trPr>
        <w:tc>
          <w:tcPr>
            <w:tcW w:w="794" w:type="dxa"/>
            <w:vAlign w:val="center"/>
          </w:tcPr>
          <w:p w14:paraId="7DB9D320" w14:textId="77777777" w:rsidR="00DA6CEC" w:rsidRPr="00321B05" w:rsidRDefault="00D87F2E" w:rsidP="00BC6CCB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3</w:t>
            </w:r>
          </w:p>
        </w:tc>
        <w:tc>
          <w:tcPr>
            <w:tcW w:w="9411" w:type="dxa"/>
            <w:gridSpan w:val="2"/>
          </w:tcPr>
          <w:p w14:paraId="5CE55F32" w14:textId="77777777" w:rsidR="00931B39" w:rsidRPr="00321B05" w:rsidRDefault="005E1879" w:rsidP="003607FB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حداکثر</w:t>
            </w:r>
            <w:r w:rsidR="00931B39" w:rsidRPr="00321B05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ابعاد قابل قبول برای کلاس درس چقدر می باشد ؟</w:t>
            </w:r>
          </w:p>
        </w:tc>
      </w:tr>
      <w:tr w:rsidR="00321B05" w:rsidRPr="00321B05" w14:paraId="2C2B5127" w14:textId="77777777" w:rsidTr="003607FB">
        <w:trPr>
          <w:cantSplit/>
        </w:trPr>
        <w:tc>
          <w:tcPr>
            <w:tcW w:w="794" w:type="dxa"/>
          </w:tcPr>
          <w:p w14:paraId="1FE0B9D9" w14:textId="77777777" w:rsidR="00931B39" w:rsidRPr="00321B05" w:rsidRDefault="00931B39" w:rsidP="00931B3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0B466E83" w14:textId="77777777" w:rsidR="00931B39" w:rsidRPr="00321B05" w:rsidRDefault="00931B39" w:rsidP="00931B3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280A3F4E" w14:textId="77777777" w:rsidR="00931B39" w:rsidRPr="00321B05" w:rsidRDefault="00931B39" w:rsidP="00931B39">
            <w:pPr>
              <w:rPr>
                <w:rStyle w:val="StyleComplexNazanin"/>
                <w:rFonts w:asciiTheme="majorBidi" w:hAnsiTheme="majorBidi" w:cs="B Nazanin"/>
                <w:bCs/>
                <w:color w:val="000000" w:themeColor="text1"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bCs/>
                <w:color w:val="000000" w:themeColor="text1"/>
                <w:rtl/>
                <w:lang w:bidi="fa-IR"/>
              </w:rPr>
              <w:t xml:space="preserve">7مترطول و 7 متر عرض     </w:t>
            </w:r>
          </w:p>
        </w:tc>
      </w:tr>
      <w:tr w:rsidR="00321B05" w:rsidRPr="00321B05" w14:paraId="6DDAE76E" w14:textId="77777777" w:rsidTr="003607FB">
        <w:trPr>
          <w:cantSplit/>
        </w:trPr>
        <w:tc>
          <w:tcPr>
            <w:tcW w:w="794" w:type="dxa"/>
          </w:tcPr>
          <w:p w14:paraId="14D51964" w14:textId="77777777" w:rsidR="00931B39" w:rsidRPr="00321B05" w:rsidRDefault="00931B39" w:rsidP="00931B3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4E3BCB19" w14:textId="77777777" w:rsidR="00931B39" w:rsidRPr="00321B05" w:rsidRDefault="00931B39" w:rsidP="00931B3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66EB59A4" w14:textId="77777777" w:rsidR="00931B39" w:rsidRPr="00321B05" w:rsidRDefault="00931B39" w:rsidP="00931B39">
            <w:pPr>
              <w:rPr>
                <w:rStyle w:val="StyleComplexNazanin"/>
                <w:rFonts w:asciiTheme="majorBidi" w:hAnsiTheme="majorBidi" w:cs="B Nazanin"/>
                <w:bCs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bCs/>
                <w:color w:val="000000" w:themeColor="text1"/>
                <w:rtl/>
                <w:lang w:bidi="fa-IR"/>
              </w:rPr>
              <w:t xml:space="preserve">5متر طول و 4 متر عرض    </w:t>
            </w:r>
          </w:p>
        </w:tc>
      </w:tr>
      <w:tr w:rsidR="00321B05" w:rsidRPr="00321B05" w14:paraId="2965C455" w14:textId="77777777" w:rsidTr="003607FB">
        <w:trPr>
          <w:cantSplit/>
        </w:trPr>
        <w:tc>
          <w:tcPr>
            <w:tcW w:w="794" w:type="dxa"/>
          </w:tcPr>
          <w:p w14:paraId="01ED54A9" w14:textId="77777777" w:rsidR="00931B39" w:rsidRPr="00321B05" w:rsidRDefault="00931B39" w:rsidP="00931B3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08D587E0" w14:textId="77777777" w:rsidR="00931B39" w:rsidRPr="00321B05" w:rsidRDefault="00931B39" w:rsidP="00931B3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02CA63DD" w14:textId="77777777" w:rsidR="00931B39" w:rsidRPr="00321B05" w:rsidRDefault="00931B39" w:rsidP="00931B39">
            <w:pPr>
              <w:rPr>
                <w:rStyle w:val="StyleComplexNazanin"/>
                <w:rFonts w:asciiTheme="majorBidi" w:hAnsiTheme="majorBidi" w:cs="B Nazanin"/>
                <w:bCs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bCs/>
                <w:color w:val="000000" w:themeColor="text1"/>
                <w:rtl/>
                <w:lang w:bidi="fa-IR"/>
              </w:rPr>
              <w:t>8 متر طول و 7 متر عرض</w:t>
            </w:r>
          </w:p>
        </w:tc>
      </w:tr>
      <w:tr w:rsidR="00931B39" w:rsidRPr="00321B05" w14:paraId="0667B6E1" w14:textId="77777777" w:rsidTr="003607FB">
        <w:trPr>
          <w:cantSplit/>
        </w:trPr>
        <w:tc>
          <w:tcPr>
            <w:tcW w:w="794" w:type="dxa"/>
          </w:tcPr>
          <w:p w14:paraId="4029BE29" w14:textId="77777777" w:rsidR="00931B39" w:rsidRPr="00321B05" w:rsidRDefault="00931B39" w:rsidP="00931B3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1C710735" w14:textId="77777777" w:rsidR="00931B39" w:rsidRPr="00321B05" w:rsidRDefault="00931B39" w:rsidP="00931B3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372E4DB4" w14:textId="77777777" w:rsidR="00931B39" w:rsidRPr="00321B05" w:rsidRDefault="00931B39" w:rsidP="00931B39">
            <w:pPr>
              <w:rPr>
                <w:rStyle w:val="StyleComplexNazanin"/>
                <w:rFonts w:asciiTheme="majorBidi" w:hAnsiTheme="majorBidi" w:cs="B Nazanin"/>
                <w:bCs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bCs/>
                <w:color w:val="000000" w:themeColor="text1"/>
                <w:rtl/>
                <w:lang w:bidi="fa-IR"/>
              </w:rPr>
              <w:t xml:space="preserve">هیچ کدام </w:t>
            </w:r>
          </w:p>
        </w:tc>
      </w:tr>
    </w:tbl>
    <w:p w14:paraId="53DF89F6" w14:textId="77777777" w:rsidR="00DA6CEC" w:rsidRPr="00321B05" w:rsidRDefault="00DA6CEC" w:rsidP="00872B77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21B05" w:rsidRPr="00321B05" w14:paraId="6A0E03B3" w14:textId="77777777" w:rsidTr="00931B39">
        <w:trPr>
          <w:cantSplit/>
        </w:trPr>
        <w:tc>
          <w:tcPr>
            <w:tcW w:w="794" w:type="dxa"/>
          </w:tcPr>
          <w:p w14:paraId="41BC935C" w14:textId="77777777" w:rsidR="00DA6CEC" w:rsidRPr="00321B05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7A6E06F6" w14:textId="77777777" w:rsidR="00DA6CEC" w:rsidRPr="00321B05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  <w:r w:rsidR="00280825" w:rsidRPr="00321B05">
              <w:rPr>
                <w:rFonts w:ascii="Calibri" w:hAnsi="Calibri" w:cs="B Yagut" w:hint="cs"/>
                <w:b/>
                <w:color w:val="000000" w:themeColor="text1"/>
                <w:rtl/>
              </w:rPr>
              <w:t xml:space="preserve"> </w:t>
            </w:r>
            <w:r w:rsidR="00867BCA" w:rsidRPr="00321B05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بهداشت محیط مدارس</w:t>
            </w:r>
          </w:p>
        </w:tc>
      </w:tr>
      <w:tr w:rsidR="00321B05" w:rsidRPr="00321B05" w14:paraId="451373F1" w14:textId="77777777" w:rsidTr="00931B39">
        <w:trPr>
          <w:cantSplit/>
        </w:trPr>
        <w:tc>
          <w:tcPr>
            <w:tcW w:w="794" w:type="dxa"/>
            <w:vAlign w:val="center"/>
          </w:tcPr>
          <w:p w14:paraId="36B0DF71" w14:textId="77777777" w:rsidR="00DA6CEC" w:rsidRPr="00321B05" w:rsidRDefault="00D87F2E" w:rsidP="00BC6CCB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4</w:t>
            </w:r>
          </w:p>
        </w:tc>
        <w:tc>
          <w:tcPr>
            <w:tcW w:w="9411" w:type="dxa"/>
            <w:gridSpan w:val="2"/>
          </w:tcPr>
          <w:p w14:paraId="3A78BDBB" w14:textId="77777777" w:rsidR="00DA6CEC" w:rsidRPr="00321B05" w:rsidRDefault="00931B39" w:rsidP="00F024C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Fonts w:cs="Times New Roman" w:hint="cs"/>
                <w:b/>
                <w:color w:val="000000" w:themeColor="text1"/>
                <w:rtl/>
              </w:rPr>
              <w:t>کدام مورد صحیح نمی باشد ؟</w:t>
            </w:r>
          </w:p>
        </w:tc>
      </w:tr>
      <w:tr w:rsidR="00321B05" w:rsidRPr="00321B05" w14:paraId="3A64C1C4" w14:textId="77777777" w:rsidTr="00931B39">
        <w:trPr>
          <w:cantSplit/>
        </w:trPr>
        <w:tc>
          <w:tcPr>
            <w:tcW w:w="794" w:type="dxa"/>
          </w:tcPr>
          <w:p w14:paraId="1653C98F" w14:textId="77777777" w:rsidR="00931B39" w:rsidRPr="00321B05" w:rsidRDefault="00931B39" w:rsidP="00931B3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276820BB" w14:textId="77777777" w:rsidR="00931B39" w:rsidRPr="00321B05" w:rsidRDefault="00931B39" w:rsidP="00931B3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60BC7F19" w14:textId="77777777" w:rsidR="00931B39" w:rsidRPr="00321B05" w:rsidRDefault="00931B39" w:rsidP="00931B39">
            <w:pPr>
              <w:rPr>
                <w:rStyle w:val="StyleComplexNazanin"/>
                <w:rFonts w:cs="B Nazanin"/>
                <w:color w:val="000000" w:themeColor="text1"/>
                <w:sz w:val="22"/>
                <w:szCs w:val="22"/>
              </w:rPr>
            </w:pPr>
            <w:r w:rsidRPr="00321B05">
              <w:rPr>
                <w:rFonts w:hint="cs"/>
                <w:b/>
                <w:bCs/>
                <w:color w:val="000000" w:themeColor="text1"/>
                <w:rtl/>
              </w:rPr>
              <w:t>استفاده از جام شیشه بزرگ ممنوع  می باشد</w:t>
            </w:r>
            <w:r w:rsidR="005E1879" w:rsidRPr="00321B05">
              <w:rPr>
                <w:rFonts w:hint="cs"/>
                <w:b/>
                <w:bCs/>
                <w:color w:val="000000" w:themeColor="text1"/>
                <w:rtl/>
              </w:rPr>
              <w:t>.</w:t>
            </w:r>
          </w:p>
        </w:tc>
      </w:tr>
      <w:tr w:rsidR="00321B05" w:rsidRPr="00321B05" w14:paraId="6CAF4D4C" w14:textId="77777777" w:rsidTr="00931B39">
        <w:trPr>
          <w:cantSplit/>
        </w:trPr>
        <w:tc>
          <w:tcPr>
            <w:tcW w:w="794" w:type="dxa"/>
          </w:tcPr>
          <w:p w14:paraId="466A5452" w14:textId="77777777" w:rsidR="00931B39" w:rsidRPr="00321B05" w:rsidRDefault="00931B39" w:rsidP="00931B3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783198A4" w14:textId="77777777" w:rsidR="00931B39" w:rsidRPr="00321B05" w:rsidRDefault="00931B39" w:rsidP="00931B3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21B9B707" w14:textId="77777777" w:rsidR="00931B39" w:rsidRPr="00321B05" w:rsidRDefault="00931B39" w:rsidP="00931B39">
            <w:pPr>
              <w:rPr>
                <w:rStyle w:val="StyleComplexNazanin"/>
                <w:rFonts w:cs="B Nazanin"/>
                <w:color w:val="000000" w:themeColor="text1"/>
                <w:sz w:val="22"/>
                <w:szCs w:val="22"/>
                <w:rtl/>
              </w:rPr>
            </w:pPr>
            <w:r w:rsidRPr="00321B05">
              <w:rPr>
                <w:rFonts w:hint="cs"/>
                <w:b/>
                <w:bCs/>
                <w:color w:val="000000" w:themeColor="text1"/>
                <w:rtl/>
              </w:rPr>
              <w:t>هرگونه بالکن و تراس مرتبط با کلاس ممنوع است</w:t>
            </w:r>
            <w:r w:rsidR="005E1879" w:rsidRPr="00321B05">
              <w:rPr>
                <w:rFonts w:hint="cs"/>
                <w:b/>
                <w:bCs/>
                <w:color w:val="000000" w:themeColor="text1"/>
                <w:rtl/>
              </w:rPr>
              <w:t>.</w:t>
            </w:r>
            <w:r w:rsidRPr="00321B05">
              <w:rPr>
                <w:rFonts w:hint="cs"/>
                <w:b/>
                <w:bCs/>
                <w:color w:val="000000" w:themeColor="text1"/>
                <w:rtl/>
              </w:rPr>
              <w:t xml:space="preserve">    </w:t>
            </w:r>
          </w:p>
        </w:tc>
      </w:tr>
      <w:tr w:rsidR="00321B05" w:rsidRPr="00321B05" w14:paraId="651C9A98" w14:textId="77777777" w:rsidTr="00931B39">
        <w:trPr>
          <w:cantSplit/>
        </w:trPr>
        <w:tc>
          <w:tcPr>
            <w:tcW w:w="794" w:type="dxa"/>
          </w:tcPr>
          <w:p w14:paraId="1C3560EF" w14:textId="77777777" w:rsidR="00931B39" w:rsidRPr="00321B05" w:rsidRDefault="00931B39" w:rsidP="00931B3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46D48245" w14:textId="77777777" w:rsidR="00931B39" w:rsidRPr="00321B05" w:rsidRDefault="00931B39" w:rsidP="00931B3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61967BEA" w14:textId="77777777" w:rsidR="00931B39" w:rsidRPr="00321B05" w:rsidRDefault="00931B39" w:rsidP="00931B39">
            <w:pPr>
              <w:rPr>
                <w:rStyle w:val="StyleComplexNazanin"/>
                <w:rFonts w:cs="B Nazanin"/>
                <w:color w:val="000000" w:themeColor="text1"/>
                <w:sz w:val="22"/>
                <w:szCs w:val="22"/>
                <w:rtl/>
              </w:rPr>
            </w:pPr>
            <w:r w:rsidRPr="00321B05">
              <w:rPr>
                <w:rFonts w:hint="cs"/>
                <w:b/>
                <w:bCs/>
                <w:color w:val="000000" w:themeColor="text1"/>
                <w:rtl/>
              </w:rPr>
              <w:t xml:space="preserve">کف آزمایشگاه بایستی قابل شستشو </w:t>
            </w:r>
            <w:r w:rsidR="005E1879" w:rsidRPr="00321B05">
              <w:rPr>
                <w:rFonts w:hint="cs"/>
                <w:b/>
                <w:bCs/>
                <w:color w:val="000000" w:themeColor="text1"/>
                <w:rtl/>
              </w:rPr>
              <w:t xml:space="preserve">و </w:t>
            </w:r>
            <w:r w:rsidRPr="00321B05">
              <w:rPr>
                <w:rFonts w:hint="cs"/>
                <w:b/>
                <w:bCs/>
                <w:color w:val="000000" w:themeColor="text1"/>
                <w:rtl/>
              </w:rPr>
              <w:t xml:space="preserve">نسبت به حرارت و مواد شیمیائی مقاوم باشد </w:t>
            </w:r>
          </w:p>
        </w:tc>
      </w:tr>
      <w:tr w:rsidR="00321B05" w:rsidRPr="00321B05" w14:paraId="707CA18C" w14:textId="77777777" w:rsidTr="00931B39">
        <w:trPr>
          <w:cantSplit/>
        </w:trPr>
        <w:tc>
          <w:tcPr>
            <w:tcW w:w="794" w:type="dxa"/>
          </w:tcPr>
          <w:p w14:paraId="1563AA37" w14:textId="77777777" w:rsidR="00931B39" w:rsidRPr="00321B05" w:rsidRDefault="00931B39" w:rsidP="00931B3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2B85B029" w14:textId="77777777" w:rsidR="00931B39" w:rsidRPr="00321B05" w:rsidRDefault="00931B39" w:rsidP="00931B3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42C3E6DE" w14:textId="77777777" w:rsidR="00931B39" w:rsidRPr="00321B05" w:rsidRDefault="00931B39" w:rsidP="00931B39">
            <w:pPr>
              <w:rPr>
                <w:rStyle w:val="StyleComplexNazanin"/>
                <w:rFonts w:cs="B Nazanin"/>
                <w:b/>
                <w:bCs/>
                <w:color w:val="000000" w:themeColor="text1"/>
                <w:sz w:val="22"/>
                <w:szCs w:val="22"/>
                <w:rtl/>
              </w:rPr>
            </w:pPr>
            <w:r w:rsidRPr="00321B05">
              <w:rPr>
                <w:rFonts w:hint="cs"/>
                <w:b/>
                <w:bCs/>
                <w:color w:val="000000" w:themeColor="text1"/>
                <w:rtl/>
              </w:rPr>
              <w:t xml:space="preserve">کلاس خردسالان بایستی در طبقه دوم </w:t>
            </w:r>
            <w:r w:rsidRPr="00321B05">
              <w:rPr>
                <w:rStyle w:val="StyleComplexNazanin"/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</w:rPr>
              <w:t>باشد.</w:t>
            </w:r>
          </w:p>
        </w:tc>
      </w:tr>
      <w:tr w:rsidR="00A83656" w:rsidRPr="00321B05" w14:paraId="14DF8484" w14:textId="77777777" w:rsidTr="00931B39">
        <w:trPr>
          <w:cantSplit/>
        </w:trPr>
        <w:tc>
          <w:tcPr>
            <w:tcW w:w="794" w:type="dxa"/>
          </w:tcPr>
          <w:p w14:paraId="784E5BF6" w14:textId="77777777" w:rsidR="00A83656" w:rsidRPr="00321B05" w:rsidRDefault="00A83656" w:rsidP="00A12D2B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712ADFFB" w14:textId="77777777" w:rsidR="00A83656" w:rsidRPr="00321B05" w:rsidRDefault="00867BCA" w:rsidP="00A12D2B">
            <w:pPr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آیین نامه بهداشت محیط مدارس و چک لیست بازرسی بهداشتی مدارس</w:t>
            </w:r>
          </w:p>
        </w:tc>
      </w:tr>
    </w:tbl>
    <w:p w14:paraId="5DEB77D2" w14:textId="77777777" w:rsidR="00DA6CEC" w:rsidRPr="00321B05" w:rsidRDefault="00DA6CEC" w:rsidP="00872B77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21B05" w:rsidRPr="00321B05" w14:paraId="0BE16F76" w14:textId="77777777" w:rsidTr="00A83656">
        <w:trPr>
          <w:cantSplit/>
        </w:trPr>
        <w:tc>
          <w:tcPr>
            <w:tcW w:w="794" w:type="dxa"/>
          </w:tcPr>
          <w:p w14:paraId="2D609226" w14:textId="77777777" w:rsidR="00DA6CEC" w:rsidRPr="00321B05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6CD393FE" w14:textId="77777777" w:rsidR="00DA6CEC" w:rsidRPr="00321B05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  <w:r w:rsidR="00280825" w:rsidRPr="00321B05">
              <w:rPr>
                <w:rFonts w:ascii="Calibri" w:hAnsi="Calibri" w:cs="B Yagut" w:hint="cs"/>
                <w:b/>
                <w:color w:val="000000" w:themeColor="text1"/>
                <w:rtl/>
              </w:rPr>
              <w:t xml:space="preserve"> </w:t>
            </w:r>
            <w:r w:rsidR="00867BCA" w:rsidRPr="00321B05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بهداشت محیط مدارس</w:t>
            </w:r>
          </w:p>
        </w:tc>
      </w:tr>
      <w:tr w:rsidR="00321B05" w:rsidRPr="00321B05" w14:paraId="07945B4A" w14:textId="77777777" w:rsidTr="00A83656">
        <w:trPr>
          <w:cantSplit/>
        </w:trPr>
        <w:tc>
          <w:tcPr>
            <w:tcW w:w="794" w:type="dxa"/>
            <w:vAlign w:val="center"/>
          </w:tcPr>
          <w:p w14:paraId="627DC2D4" w14:textId="77777777" w:rsidR="00DA6CEC" w:rsidRPr="00321B05" w:rsidRDefault="00D87F2E" w:rsidP="00AF76D9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5</w:t>
            </w:r>
          </w:p>
        </w:tc>
        <w:tc>
          <w:tcPr>
            <w:tcW w:w="9411" w:type="dxa"/>
            <w:gridSpan w:val="2"/>
          </w:tcPr>
          <w:p w14:paraId="0DA82B5E" w14:textId="77777777" w:rsidR="005D0949" w:rsidRPr="00321B05" w:rsidRDefault="005D0949" w:rsidP="003607FB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Fonts w:cs="Times New Roman" w:hint="cs"/>
                <w:b/>
                <w:color w:val="000000" w:themeColor="text1"/>
                <w:rtl/>
              </w:rPr>
              <w:t>در مدارس غیر شبانه روزی فاقد لوله کشی آب حداقل مقدار آب مورد نیاز چند لیتر در روز برای هر دانش آموز می باشد ؟</w:t>
            </w:r>
          </w:p>
        </w:tc>
      </w:tr>
      <w:tr w:rsidR="00321B05" w:rsidRPr="00321B05" w14:paraId="4EC059A4" w14:textId="77777777" w:rsidTr="00A83656">
        <w:trPr>
          <w:cantSplit/>
        </w:trPr>
        <w:tc>
          <w:tcPr>
            <w:tcW w:w="794" w:type="dxa"/>
          </w:tcPr>
          <w:p w14:paraId="617EEAD1" w14:textId="77777777" w:rsidR="005D0949" w:rsidRPr="00321B05" w:rsidRDefault="005D0949" w:rsidP="005D094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5D0331F6" w14:textId="77777777" w:rsidR="005D0949" w:rsidRPr="00321B05" w:rsidRDefault="005D0949" w:rsidP="005D094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5EA082A2" w14:textId="77777777" w:rsidR="005D0949" w:rsidRPr="00321B05" w:rsidRDefault="005D0949" w:rsidP="005D0949">
            <w:pPr>
              <w:rPr>
                <w:b/>
                <w:bCs/>
                <w:color w:val="000000" w:themeColor="text1"/>
              </w:rPr>
            </w:pPr>
            <w:r w:rsidRPr="00321B05">
              <w:rPr>
                <w:rFonts w:hint="cs"/>
                <w:b/>
                <w:bCs/>
                <w:color w:val="000000" w:themeColor="text1"/>
                <w:rtl/>
              </w:rPr>
              <w:t xml:space="preserve">100     لیتر    </w:t>
            </w:r>
          </w:p>
        </w:tc>
      </w:tr>
      <w:tr w:rsidR="00321B05" w:rsidRPr="00321B05" w14:paraId="39AFC909" w14:textId="77777777" w:rsidTr="00A83656">
        <w:trPr>
          <w:cantSplit/>
        </w:trPr>
        <w:tc>
          <w:tcPr>
            <w:tcW w:w="794" w:type="dxa"/>
          </w:tcPr>
          <w:p w14:paraId="443BCBC9" w14:textId="77777777" w:rsidR="005D0949" w:rsidRPr="00321B05" w:rsidRDefault="005D0949" w:rsidP="005D094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4505A461" w14:textId="77777777" w:rsidR="005D0949" w:rsidRPr="00321B05" w:rsidRDefault="005D0949" w:rsidP="005D094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047FE639" w14:textId="77777777" w:rsidR="005D0949" w:rsidRPr="00321B05" w:rsidRDefault="005D0949" w:rsidP="005D0949">
            <w:pPr>
              <w:rPr>
                <w:b/>
                <w:bCs/>
                <w:color w:val="000000" w:themeColor="text1"/>
                <w:rtl/>
              </w:rPr>
            </w:pPr>
            <w:r w:rsidRPr="00321B05">
              <w:rPr>
                <w:rFonts w:hint="cs"/>
                <w:b/>
                <w:bCs/>
                <w:color w:val="000000" w:themeColor="text1"/>
                <w:rtl/>
              </w:rPr>
              <w:t xml:space="preserve">150     لیتر </w:t>
            </w:r>
          </w:p>
        </w:tc>
      </w:tr>
      <w:tr w:rsidR="00321B05" w:rsidRPr="00321B05" w14:paraId="62FD9492" w14:textId="77777777" w:rsidTr="00A83656">
        <w:trPr>
          <w:cantSplit/>
        </w:trPr>
        <w:tc>
          <w:tcPr>
            <w:tcW w:w="794" w:type="dxa"/>
          </w:tcPr>
          <w:p w14:paraId="27C03E2E" w14:textId="77777777" w:rsidR="005D0949" w:rsidRPr="00321B05" w:rsidRDefault="005D0949" w:rsidP="005D094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151E315F" w14:textId="77777777" w:rsidR="005D0949" w:rsidRPr="00321B05" w:rsidRDefault="005D0949" w:rsidP="005D094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4258C801" w14:textId="77777777" w:rsidR="005D0949" w:rsidRPr="00321B05" w:rsidRDefault="005D0949" w:rsidP="005D0949">
            <w:pPr>
              <w:rPr>
                <w:b/>
                <w:bCs/>
                <w:color w:val="000000" w:themeColor="text1"/>
                <w:rtl/>
              </w:rPr>
            </w:pPr>
            <w:r w:rsidRPr="00321B05">
              <w:rPr>
                <w:rFonts w:hint="cs"/>
                <w:b/>
                <w:bCs/>
                <w:color w:val="000000" w:themeColor="text1"/>
                <w:rtl/>
              </w:rPr>
              <w:t xml:space="preserve"> 15      لیتر</w:t>
            </w:r>
          </w:p>
        </w:tc>
      </w:tr>
      <w:tr w:rsidR="00321B05" w:rsidRPr="00321B05" w14:paraId="37FB22A0" w14:textId="77777777" w:rsidTr="00A83656">
        <w:trPr>
          <w:cantSplit/>
        </w:trPr>
        <w:tc>
          <w:tcPr>
            <w:tcW w:w="794" w:type="dxa"/>
          </w:tcPr>
          <w:p w14:paraId="35398672" w14:textId="77777777" w:rsidR="005D0949" w:rsidRPr="00321B05" w:rsidRDefault="005D0949" w:rsidP="005D094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7AE7A258" w14:textId="77777777" w:rsidR="005D0949" w:rsidRPr="00321B05" w:rsidRDefault="005D0949" w:rsidP="005D094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234C0F7E" w14:textId="77777777" w:rsidR="005D0949" w:rsidRPr="00321B05" w:rsidRDefault="005D0949" w:rsidP="005D0949">
            <w:pPr>
              <w:rPr>
                <w:color w:val="000000" w:themeColor="text1"/>
                <w:rtl/>
              </w:rPr>
            </w:pPr>
            <w:r w:rsidRPr="00321B05">
              <w:rPr>
                <w:rFonts w:hint="cs"/>
                <w:b/>
                <w:bCs/>
                <w:color w:val="000000" w:themeColor="text1"/>
                <w:rtl/>
              </w:rPr>
              <w:t>30       لیتر</w:t>
            </w:r>
          </w:p>
        </w:tc>
      </w:tr>
      <w:tr w:rsidR="00A83656" w:rsidRPr="00321B05" w14:paraId="6234AC39" w14:textId="77777777" w:rsidTr="00A83656">
        <w:trPr>
          <w:cantSplit/>
        </w:trPr>
        <w:tc>
          <w:tcPr>
            <w:tcW w:w="794" w:type="dxa"/>
          </w:tcPr>
          <w:p w14:paraId="386C2366" w14:textId="77777777" w:rsidR="00A83656" w:rsidRPr="00321B05" w:rsidRDefault="00A83656" w:rsidP="00A12D2B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2796E0A4" w14:textId="77777777" w:rsidR="00A83656" w:rsidRPr="00321B05" w:rsidRDefault="00867BCA" w:rsidP="00A12D2B">
            <w:pPr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آیین نامه بهداشت محیط مدارس و چک لیست بازرسی بهداشتی مدارس</w:t>
            </w:r>
          </w:p>
        </w:tc>
      </w:tr>
    </w:tbl>
    <w:p w14:paraId="19BFECD6" w14:textId="77777777" w:rsidR="00DA6CEC" w:rsidRPr="00321B05" w:rsidRDefault="00DA6CEC" w:rsidP="00872B77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21B05" w:rsidRPr="00321B05" w14:paraId="7EA15FA9" w14:textId="77777777" w:rsidTr="00D0692C">
        <w:trPr>
          <w:cantSplit/>
        </w:trPr>
        <w:tc>
          <w:tcPr>
            <w:tcW w:w="794" w:type="dxa"/>
          </w:tcPr>
          <w:p w14:paraId="72ED9752" w14:textId="77777777" w:rsidR="00DA6CEC" w:rsidRPr="00321B05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1FD30CDE" w14:textId="77777777" w:rsidR="00DA6CEC" w:rsidRPr="00321B05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  <w:r w:rsidR="00280825" w:rsidRPr="00321B05">
              <w:rPr>
                <w:rFonts w:ascii="Calibri" w:hAnsi="Calibri" w:cs="B Yagut" w:hint="cs"/>
                <w:b/>
                <w:color w:val="000000" w:themeColor="text1"/>
                <w:rtl/>
              </w:rPr>
              <w:t xml:space="preserve"> </w:t>
            </w:r>
            <w:r w:rsidR="00867BCA" w:rsidRPr="00321B05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بهداشت محیط مدارس</w:t>
            </w:r>
          </w:p>
        </w:tc>
      </w:tr>
      <w:tr w:rsidR="00321B05" w:rsidRPr="00321B05" w14:paraId="2B551F74" w14:textId="77777777" w:rsidTr="00D0692C">
        <w:trPr>
          <w:cantSplit/>
        </w:trPr>
        <w:tc>
          <w:tcPr>
            <w:tcW w:w="794" w:type="dxa"/>
            <w:vAlign w:val="center"/>
          </w:tcPr>
          <w:p w14:paraId="0FDFCD62" w14:textId="77777777" w:rsidR="00DA6CEC" w:rsidRPr="00321B05" w:rsidRDefault="00D87F2E" w:rsidP="00AF76D9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6</w:t>
            </w:r>
          </w:p>
        </w:tc>
        <w:tc>
          <w:tcPr>
            <w:tcW w:w="9411" w:type="dxa"/>
            <w:gridSpan w:val="2"/>
          </w:tcPr>
          <w:p w14:paraId="17D6ED2A" w14:textId="77777777" w:rsidR="005D0949" w:rsidRPr="00321B05" w:rsidRDefault="00D0692C" w:rsidP="003607FB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Fonts w:cs="Times New Roman" w:hint="cs"/>
                <w:b/>
                <w:color w:val="000000" w:themeColor="text1"/>
                <w:rtl/>
              </w:rPr>
              <w:t>برای چند دانش آموز یک آبخوری مورد نیاز می باشد ؟</w:t>
            </w:r>
          </w:p>
        </w:tc>
      </w:tr>
      <w:tr w:rsidR="00321B05" w:rsidRPr="00321B05" w14:paraId="5D8FFA43" w14:textId="77777777" w:rsidTr="00D0692C">
        <w:trPr>
          <w:cantSplit/>
        </w:trPr>
        <w:tc>
          <w:tcPr>
            <w:tcW w:w="794" w:type="dxa"/>
          </w:tcPr>
          <w:p w14:paraId="7BA46BA5" w14:textId="77777777" w:rsidR="00D0692C" w:rsidRPr="00321B05" w:rsidRDefault="00D0692C" w:rsidP="00D0692C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6DC29638" w14:textId="77777777" w:rsidR="00D0692C" w:rsidRPr="00321B05" w:rsidRDefault="00D0692C" w:rsidP="00D0692C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5D09D728" w14:textId="77777777" w:rsidR="00D0692C" w:rsidRPr="00321B05" w:rsidRDefault="00D0692C" w:rsidP="00D0692C">
            <w:pPr>
              <w:rPr>
                <w:b/>
                <w:bCs/>
                <w:color w:val="000000" w:themeColor="text1"/>
              </w:rPr>
            </w:pPr>
            <w:r w:rsidRPr="00321B05">
              <w:rPr>
                <w:rFonts w:hint="cs"/>
                <w:b/>
                <w:bCs/>
                <w:color w:val="000000" w:themeColor="text1"/>
                <w:rtl/>
              </w:rPr>
              <w:t>60</w:t>
            </w:r>
          </w:p>
        </w:tc>
      </w:tr>
      <w:tr w:rsidR="00321B05" w:rsidRPr="00321B05" w14:paraId="52F57E13" w14:textId="77777777" w:rsidTr="00D0692C">
        <w:trPr>
          <w:cantSplit/>
        </w:trPr>
        <w:tc>
          <w:tcPr>
            <w:tcW w:w="794" w:type="dxa"/>
          </w:tcPr>
          <w:p w14:paraId="7780C948" w14:textId="77777777" w:rsidR="00D0692C" w:rsidRPr="00321B05" w:rsidRDefault="00D0692C" w:rsidP="00D0692C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22B6D368" w14:textId="77777777" w:rsidR="00D0692C" w:rsidRPr="00321B05" w:rsidRDefault="00D0692C" w:rsidP="00D0692C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5AD9072F" w14:textId="77777777" w:rsidR="00D0692C" w:rsidRPr="00321B05" w:rsidRDefault="00D0692C" w:rsidP="00D0692C">
            <w:pPr>
              <w:rPr>
                <w:b/>
                <w:bCs/>
                <w:color w:val="000000" w:themeColor="text1"/>
                <w:rtl/>
              </w:rPr>
            </w:pPr>
            <w:r w:rsidRPr="00321B05">
              <w:rPr>
                <w:rFonts w:hint="cs"/>
                <w:b/>
                <w:bCs/>
                <w:color w:val="000000" w:themeColor="text1"/>
                <w:rtl/>
              </w:rPr>
              <w:t>45</w:t>
            </w:r>
          </w:p>
        </w:tc>
      </w:tr>
      <w:tr w:rsidR="00321B05" w:rsidRPr="00321B05" w14:paraId="61BAD37A" w14:textId="77777777" w:rsidTr="00D0692C">
        <w:trPr>
          <w:cantSplit/>
        </w:trPr>
        <w:tc>
          <w:tcPr>
            <w:tcW w:w="794" w:type="dxa"/>
          </w:tcPr>
          <w:p w14:paraId="2EF27D3D" w14:textId="77777777" w:rsidR="00D0692C" w:rsidRPr="00321B05" w:rsidRDefault="00D0692C" w:rsidP="00D0692C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27BB5AF0" w14:textId="77777777" w:rsidR="00D0692C" w:rsidRPr="00321B05" w:rsidRDefault="00D0692C" w:rsidP="00D0692C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599C717E" w14:textId="77777777" w:rsidR="00D0692C" w:rsidRPr="00321B05" w:rsidRDefault="00D0692C" w:rsidP="00D0692C">
            <w:pPr>
              <w:rPr>
                <w:b/>
                <w:bCs/>
                <w:color w:val="000000" w:themeColor="text1"/>
                <w:rtl/>
              </w:rPr>
            </w:pPr>
            <w:r w:rsidRPr="00321B05">
              <w:rPr>
                <w:rFonts w:hint="cs"/>
                <w:b/>
                <w:bCs/>
                <w:color w:val="000000" w:themeColor="text1"/>
                <w:rtl/>
              </w:rPr>
              <w:t>40</w:t>
            </w:r>
          </w:p>
        </w:tc>
      </w:tr>
      <w:tr w:rsidR="00321B05" w:rsidRPr="00321B05" w14:paraId="6BC33E60" w14:textId="77777777" w:rsidTr="00D0692C">
        <w:trPr>
          <w:cantSplit/>
        </w:trPr>
        <w:tc>
          <w:tcPr>
            <w:tcW w:w="794" w:type="dxa"/>
          </w:tcPr>
          <w:p w14:paraId="574FCDF4" w14:textId="77777777" w:rsidR="00D0692C" w:rsidRPr="00321B05" w:rsidRDefault="00D0692C" w:rsidP="00D0692C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2B9CF34B" w14:textId="77777777" w:rsidR="00D0692C" w:rsidRPr="00321B05" w:rsidRDefault="00D0692C" w:rsidP="00D0692C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3F2E3C11" w14:textId="77777777" w:rsidR="00D0692C" w:rsidRPr="00321B05" w:rsidRDefault="00D0692C" w:rsidP="00D0692C">
            <w:pPr>
              <w:rPr>
                <w:color w:val="000000" w:themeColor="text1"/>
                <w:rtl/>
              </w:rPr>
            </w:pPr>
            <w:r w:rsidRPr="00321B05">
              <w:rPr>
                <w:rFonts w:hint="cs"/>
                <w:b/>
                <w:bCs/>
                <w:color w:val="000000" w:themeColor="text1"/>
                <w:rtl/>
              </w:rPr>
              <w:t>70</w:t>
            </w:r>
          </w:p>
        </w:tc>
      </w:tr>
      <w:tr w:rsidR="00A83656" w:rsidRPr="00321B05" w14:paraId="798EE701" w14:textId="77777777" w:rsidTr="00D0692C">
        <w:trPr>
          <w:cantSplit/>
        </w:trPr>
        <w:tc>
          <w:tcPr>
            <w:tcW w:w="794" w:type="dxa"/>
          </w:tcPr>
          <w:p w14:paraId="3C3CDFC9" w14:textId="77777777" w:rsidR="00A83656" w:rsidRPr="00321B05" w:rsidRDefault="00A83656" w:rsidP="00A12D2B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0662060D" w14:textId="77777777" w:rsidR="00A83656" w:rsidRPr="00321B05" w:rsidRDefault="00867BCA" w:rsidP="00A12D2B">
            <w:pPr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آیین نامه بهداشت محیط مدارس و چک لیست بازرسی بهداشتی مدارس</w:t>
            </w:r>
          </w:p>
        </w:tc>
      </w:tr>
    </w:tbl>
    <w:p w14:paraId="7A40F9BC" w14:textId="77777777" w:rsidR="00DA6CEC" w:rsidRPr="00321B05" w:rsidRDefault="00DA6CEC" w:rsidP="00872B77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21B05" w:rsidRPr="00321B05" w14:paraId="2B2C84B7" w14:textId="77777777" w:rsidTr="00B87F8D">
        <w:trPr>
          <w:cantSplit/>
        </w:trPr>
        <w:tc>
          <w:tcPr>
            <w:tcW w:w="794" w:type="dxa"/>
          </w:tcPr>
          <w:p w14:paraId="29B9A28D" w14:textId="77777777" w:rsidR="00DA6CEC" w:rsidRPr="00321B05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519DBB6F" w14:textId="77777777" w:rsidR="00DA6CEC" w:rsidRPr="00321B05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  <w:r w:rsidR="00280825" w:rsidRPr="00321B05">
              <w:rPr>
                <w:rFonts w:ascii="Calibri" w:hAnsi="Calibri" w:cs="B Yagut" w:hint="cs"/>
                <w:b/>
                <w:color w:val="000000" w:themeColor="text1"/>
                <w:rtl/>
              </w:rPr>
              <w:t xml:space="preserve"> </w:t>
            </w:r>
            <w:r w:rsidR="00867BCA" w:rsidRPr="00321B05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بهداشت محیط مدارس</w:t>
            </w:r>
          </w:p>
        </w:tc>
      </w:tr>
      <w:tr w:rsidR="00321B05" w:rsidRPr="00321B05" w14:paraId="1208F891" w14:textId="77777777" w:rsidTr="00B87F8D">
        <w:trPr>
          <w:cantSplit/>
        </w:trPr>
        <w:tc>
          <w:tcPr>
            <w:tcW w:w="794" w:type="dxa"/>
          </w:tcPr>
          <w:p w14:paraId="65EC2FD4" w14:textId="77777777" w:rsidR="00DA6CEC" w:rsidRPr="00321B05" w:rsidRDefault="00D87F2E" w:rsidP="00D87F2E">
            <w:pPr>
              <w:pStyle w:val="a"/>
              <w:keepNext/>
              <w:keepLines/>
              <w:ind w:left="423"/>
              <w:jc w:val="center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7</w:t>
            </w:r>
          </w:p>
        </w:tc>
        <w:tc>
          <w:tcPr>
            <w:tcW w:w="9411" w:type="dxa"/>
            <w:gridSpan w:val="2"/>
          </w:tcPr>
          <w:p w14:paraId="30F3BF91" w14:textId="77777777" w:rsidR="00D0692C" w:rsidRPr="00321B05" w:rsidRDefault="00D0692C" w:rsidP="003607FB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Fonts w:cs="Times New Roman" w:hint="cs"/>
                <w:b/>
                <w:color w:val="000000" w:themeColor="text1"/>
                <w:rtl/>
              </w:rPr>
              <w:t>در مدارس برای چند دانش آموز یک چشمه توالت مورد نیاز می باشد؟</w:t>
            </w:r>
          </w:p>
        </w:tc>
      </w:tr>
      <w:tr w:rsidR="00321B05" w:rsidRPr="00321B05" w14:paraId="648B2480" w14:textId="77777777" w:rsidTr="00B87F8D">
        <w:trPr>
          <w:cantSplit/>
        </w:trPr>
        <w:tc>
          <w:tcPr>
            <w:tcW w:w="794" w:type="dxa"/>
          </w:tcPr>
          <w:p w14:paraId="7D3492D0" w14:textId="77777777" w:rsidR="00D0692C" w:rsidRPr="00321B05" w:rsidRDefault="00D0692C" w:rsidP="00D0692C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64F121FB" w14:textId="77777777" w:rsidR="00D0692C" w:rsidRPr="00321B05" w:rsidRDefault="00D0692C" w:rsidP="00D0692C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11B19418" w14:textId="77777777" w:rsidR="00D0692C" w:rsidRPr="00321B05" w:rsidRDefault="00D0692C" w:rsidP="00D0692C">
            <w:pPr>
              <w:rPr>
                <w:b/>
                <w:bCs/>
                <w:color w:val="000000" w:themeColor="text1"/>
              </w:rPr>
            </w:pPr>
            <w:r w:rsidRPr="00321B05">
              <w:rPr>
                <w:rFonts w:hint="cs"/>
                <w:b/>
                <w:bCs/>
                <w:color w:val="000000" w:themeColor="text1"/>
                <w:rtl/>
              </w:rPr>
              <w:t xml:space="preserve">40 </w:t>
            </w:r>
          </w:p>
        </w:tc>
      </w:tr>
      <w:tr w:rsidR="00321B05" w:rsidRPr="00321B05" w14:paraId="7CE4A283" w14:textId="77777777" w:rsidTr="00B87F8D">
        <w:trPr>
          <w:cantSplit/>
        </w:trPr>
        <w:tc>
          <w:tcPr>
            <w:tcW w:w="794" w:type="dxa"/>
          </w:tcPr>
          <w:p w14:paraId="49041CCA" w14:textId="77777777" w:rsidR="00D0692C" w:rsidRPr="00321B05" w:rsidRDefault="00D0692C" w:rsidP="00D0692C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3DD14680" w14:textId="77777777" w:rsidR="00D0692C" w:rsidRPr="00321B05" w:rsidRDefault="00D0692C" w:rsidP="00D0692C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208A8387" w14:textId="77777777" w:rsidR="00D0692C" w:rsidRPr="00321B05" w:rsidRDefault="00D0692C" w:rsidP="00D0692C">
            <w:pPr>
              <w:rPr>
                <w:b/>
                <w:bCs/>
                <w:color w:val="000000" w:themeColor="text1"/>
                <w:rtl/>
              </w:rPr>
            </w:pPr>
            <w:r w:rsidRPr="00321B05">
              <w:rPr>
                <w:rFonts w:hint="cs"/>
                <w:b/>
                <w:bCs/>
                <w:color w:val="000000" w:themeColor="text1"/>
                <w:rtl/>
              </w:rPr>
              <w:t>60</w:t>
            </w:r>
          </w:p>
        </w:tc>
      </w:tr>
      <w:tr w:rsidR="00321B05" w:rsidRPr="00321B05" w14:paraId="6729D0F8" w14:textId="77777777" w:rsidTr="00B87F8D">
        <w:trPr>
          <w:cantSplit/>
        </w:trPr>
        <w:tc>
          <w:tcPr>
            <w:tcW w:w="794" w:type="dxa"/>
          </w:tcPr>
          <w:p w14:paraId="6A3B7EF0" w14:textId="77777777" w:rsidR="00D0692C" w:rsidRPr="00321B05" w:rsidRDefault="00D0692C" w:rsidP="00D0692C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0781A711" w14:textId="77777777" w:rsidR="00D0692C" w:rsidRPr="00321B05" w:rsidRDefault="00D0692C" w:rsidP="00D0692C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13F2DD8B" w14:textId="77777777" w:rsidR="00D0692C" w:rsidRPr="00321B05" w:rsidRDefault="00D0692C" w:rsidP="00D0692C">
            <w:pPr>
              <w:rPr>
                <w:b/>
                <w:bCs/>
                <w:color w:val="000000" w:themeColor="text1"/>
                <w:rtl/>
              </w:rPr>
            </w:pPr>
            <w:r w:rsidRPr="00321B05">
              <w:rPr>
                <w:rFonts w:hint="cs"/>
                <w:b/>
                <w:bCs/>
                <w:color w:val="000000" w:themeColor="text1"/>
                <w:rtl/>
              </w:rPr>
              <w:t>45</w:t>
            </w:r>
          </w:p>
        </w:tc>
      </w:tr>
      <w:tr w:rsidR="00321B05" w:rsidRPr="00321B05" w14:paraId="202C18FC" w14:textId="77777777" w:rsidTr="00B87F8D">
        <w:trPr>
          <w:cantSplit/>
        </w:trPr>
        <w:tc>
          <w:tcPr>
            <w:tcW w:w="794" w:type="dxa"/>
          </w:tcPr>
          <w:p w14:paraId="4A42B221" w14:textId="77777777" w:rsidR="00D0692C" w:rsidRPr="00321B05" w:rsidRDefault="00D0692C" w:rsidP="00D0692C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7BB87560" w14:textId="77777777" w:rsidR="00D0692C" w:rsidRPr="00321B05" w:rsidRDefault="00D0692C" w:rsidP="00D0692C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6E7BD876" w14:textId="77777777" w:rsidR="00D0692C" w:rsidRPr="00321B05" w:rsidRDefault="00D0692C" w:rsidP="00D0692C">
            <w:pPr>
              <w:rPr>
                <w:color w:val="000000" w:themeColor="text1"/>
                <w:rtl/>
              </w:rPr>
            </w:pPr>
            <w:r w:rsidRPr="00321B05">
              <w:rPr>
                <w:rFonts w:hint="cs"/>
                <w:b/>
                <w:bCs/>
                <w:color w:val="000000" w:themeColor="text1"/>
                <w:rtl/>
              </w:rPr>
              <w:t>70</w:t>
            </w:r>
          </w:p>
        </w:tc>
      </w:tr>
      <w:tr w:rsidR="00A83656" w:rsidRPr="00321B05" w14:paraId="03A192BA" w14:textId="77777777" w:rsidTr="00B87F8D">
        <w:trPr>
          <w:cantSplit/>
        </w:trPr>
        <w:tc>
          <w:tcPr>
            <w:tcW w:w="794" w:type="dxa"/>
          </w:tcPr>
          <w:p w14:paraId="56C74799" w14:textId="77777777" w:rsidR="00A83656" w:rsidRPr="00321B05" w:rsidRDefault="00A83656" w:rsidP="00A12D2B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3612A06F" w14:textId="77777777" w:rsidR="00A83656" w:rsidRPr="00321B05" w:rsidRDefault="00867BCA" w:rsidP="00A12D2B">
            <w:pPr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آیین نامه بهداشت محیط مدارس و چک لیست بازرسی بهداشتی مدارس</w:t>
            </w:r>
          </w:p>
        </w:tc>
      </w:tr>
    </w:tbl>
    <w:p w14:paraId="68869939" w14:textId="77777777" w:rsidR="00DA6CEC" w:rsidRPr="00321B05" w:rsidRDefault="00DA6CEC" w:rsidP="00872B77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21B05" w:rsidRPr="00321B05" w14:paraId="642FB27E" w14:textId="77777777" w:rsidTr="00D0692C">
        <w:trPr>
          <w:cantSplit/>
        </w:trPr>
        <w:tc>
          <w:tcPr>
            <w:tcW w:w="794" w:type="dxa"/>
          </w:tcPr>
          <w:p w14:paraId="0EB10DA1" w14:textId="77777777" w:rsidR="00DA6CEC" w:rsidRPr="00321B05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39649EDF" w14:textId="77777777" w:rsidR="00DA6CEC" w:rsidRPr="00321B05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  <w:r w:rsidR="00280825" w:rsidRPr="00321B05">
              <w:rPr>
                <w:rFonts w:ascii="Calibri" w:hAnsi="Calibri" w:cs="B Yagut" w:hint="cs"/>
                <w:b/>
                <w:color w:val="000000" w:themeColor="text1"/>
                <w:rtl/>
              </w:rPr>
              <w:t xml:space="preserve"> </w:t>
            </w:r>
            <w:r w:rsidR="00867BCA" w:rsidRPr="00321B05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بهداشت محیط مدارس</w:t>
            </w:r>
          </w:p>
        </w:tc>
      </w:tr>
      <w:tr w:rsidR="00321B05" w:rsidRPr="00321B05" w14:paraId="62ABD68A" w14:textId="77777777" w:rsidTr="00D0692C">
        <w:trPr>
          <w:cantSplit/>
        </w:trPr>
        <w:tc>
          <w:tcPr>
            <w:tcW w:w="794" w:type="dxa"/>
          </w:tcPr>
          <w:p w14:paraId="14DF71AE" w14:textId="77777777" w:rsidR="00DA6CEC" w:rsidRPr="00321B05" w:rsidRDefault="00D87F2E" w:rsidP="00D87F2E">
            <w:pPr>
              <w:pStyle w:val="a"/>
              <w:keepNext/>
              <w:keepLines/>
              <w:ind w:left="42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8</w:t>
            </w:r>
          </w:p>
        </w:tc>
        <w:tc>
          <w:tcPr>
            <w:tcW w:w="9411" w:type="dxa"/>
            <w:gridSpan w:val="2"/>
          </w:tcPr>
          <w:p w14:paraId="5B18D4E2" w14:textId="77777777" w:rsidR="00DA6CEC" w:rsidRPr="00321B05" w:rsidRDefault="00D0692C" w:rsidP="002169D7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Fonts w:cs="Times New Roman" w:hint="cs"/>
                <w:b/>
                <w:color w:val="000000" w:themeColor="text1"/>
                <w:rtl/>
              </w:rPr>
              <w:t>در مدارس برای چند دانش آموز یک دستشویی مورد نیاز می باشد؟</w:t>
            </w:r>
          </w:p>
        </w:tc>
      </w:tr>
      <w:tr w:rsidR="00321B05" w:rsidRPr="00321B05" w14:paraId="06D15D86" w14:textId="77777777" w:rsidTr="00D0692C">
        <w:trPr>
          <w:cantSplit/>
        </w:trPr>
        <w:tc>
          <w:tcPr>
            <w:tcW w:w="794" w:type="dxa"/>
          </w:tcPr>
          <w:p w14:paraId="7552504F" w14:textId="77777777" w:rsidR="00D0692C" w:rsidRPr="00321B05" w:rsidRDefault="00D0692C" w:rsidP="00D0692C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71DFE147" w14:textId="77777777" w:rsidR="00D0692C" w:rsidRPr="00321B05" w:rsidRDefault="00D0692C" w:rsidP="00D0692C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34D2674A" w14:textId="77777777" w:rsidR="00D0692C" w:rsidRPr="00321B05" w:rsidRDefault="00D0692C" w:rsidP="00D0692C">
            <w:pPr>
              <w:rPr>
                <w:b/>
                <w:bCs/>
                <w:color w:val="000000" w:themeColor="text1"/>
              </w:rPr>
            </w:pPr>
            <w:r w:rsidRPr="00321B05">
              <w:rPr>
                <w:rFonts w:hint="cs"/>
                <w:b/>
                <w:bCs/>
                <w:color w:val="000000" w:themeColor="text1"/>
                <w:rtl/>
              </w:rPr>
              <w:t xml:space="preserve">40 </w:t>
            </w:r>
          </w:p>
        </w:tc>
      </w:tr>
      <w:tr w:rsidR="00321B05" w:rsidRPr="00321B05" w14:paraId="37DBD097" w14:textId="77777777" w:rsidTr="00D0692C">
        <w:trPr>
          <w:cantSplit/>
        </w:trPr>
        <w:tc>
          <w:tcPr>
            <w:tcW w:w="794" w:type="dxa"/>
          </w:tcPr>
          <w:p w14:paraId="28FD96C7" w14:textId="77777777" w:rsidR="00D0692C" w:rsidRPr="00321B05" w:rsidRDefault="00D0692C" w:rsidP="00D0692C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238E1381" w14:textId="77777777" w:rsidR="00D0692C" w:rsidRPr="00321B05" w:rsidRDefault="00D0692C" w:rsidP="00D0692C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1C8F1315" w14:textId="77777777" w:rsidR="00D0692C" w:rsidRPr="00321B05" w:rsidRDefault="00D0692C" w:rsidP="00D0692C">
            <w:pPr>
              <w:rPr>
                <w:b/>
                <w:bCs/>
                <w:color w:val="000000" w:themeColor="text1"/>
                <w:rtl/>
              </w:rPr>
            </w:pPr>
            <w:r w:rsidRPr="00321B05">
              <w:rPr>
                <w:rFonts w:hint="cs"/>
                <w:b/>
                <w:bCs/>
                <w:color w:val="000000" w:themeColor="text1"/>
                <w:rtl/>
              </w:rPr>
              <w:t>60</w:t>
            </w:r>
          </w:p>
        </w:tc>
      </w:tr>
      <w:tr w:rsidR="00321B05" w:rsidRPr="00321B05" w14:paraId="702016EB" w14:textId="77777777" w:rsidTr="00D0692C">
        <w:trPr>
          <w:cantSplit/>
        </w:trPr>
        <w:tc>
          <w:tcPr>
            <w:tcW w:w="794" w:type="dxa"/>
          </w:tcPr>
          <w:p w14:paraId="06DE0108" w14:textId="77777777" w:rsidR="00D0692C" w:rsidRPr="00321B05" w:rsidRDefault="00D0692C" w:rsidP="00D0692C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0DDA5106" w14:textId="77777777" w:rsidR="00D0692C" w:rsidRPr="00321B05" w:rsidRDefault="00D0692C" w:rsidP="00D0692C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0B6300BD" w14:textId="77777777" w:rsidR="00D0692C" w:rsidRPr="00321B05" w:rsidRDefault="00D0692C" w:rsidP="00D0692C">
            <w:pPr>
              <w:rPr>
                <w:b/>
                <w:bCs/>
                <w:color w:val="000000" w:themeColor="text1"/>
                <w:rtl/>
              </w:rPr>
            </w:pPr>
            <w:r w:rsidRPr="00321B05">
              <w:rPr>
                <w:rFonts w:hint="cs"/>
                <w:b/>
                <w:bCs/>
                <w:color w:val="000000" w:themeColor="text1"/>
                <w:rtl/>
              </w:rPr>
              <w:t>45</w:t>
            </w:r>
          </w:p>
        </w:tc>
      </w:tr>
      <w:tr w:rsidR="00321B05" w:rsidRPr="00321B05" w14:paraId="541AACB5" w14:textId="77777777" w:rsidTr="00D0692C">
        <w:trPr>
          <w:cantSplit/>
        </w:trPr>
        <w:tc>
          <w:tcPr>
            <w:tcW w:w="794" w:type="dxa"/>
          </w:tcPr>
          <w:p w14:paraId="1A1C216C" w14:textId="77777777" w:rsidR="00D0692C" w:rsidRPr="00321B05" w:rsidRDefault="00D0692C" w:rsidP="00D0692C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443ADD03" w14:textId="77777777" w:rsidR="00D0692C" w:rsidRPr="00321B05" w:rsidRDefault="00D0692C" w:rsidP="00D0692C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213D9F72" w14:textId="77777777" w:rsidR="00D0692C" w:rsidRPr="00321B05" w:rsidRDefault="00D0692C" w:rsidP="00D0692C">
            <w:pPr>
              <w:rPr>
                <w:color w:val="000000" w:themeColor="text1"/>
                <w:rtl/>
              </w:rPr>
            </w:pPr>
            <w:r w:rsidRPr="00321B05">
              <w:rPr>
                <w:rFonts w:hint="cs"/>
                <w:b/>
                <w:bCs/>
                <w:color w:val="000000" w:themeColor="text1"/>
                <w:rtl/>
              </w:rPr>
              <w:t>70</w:t>
            </w:r>
          </w:p>
        </w:tc>
      </w:tr>
      <w:tr w:rsidR="00A83656" w:rsidRPr="00321B05" w14:paraId="59794FDD" w14:textId="77777777" w:rsidTr="00D0692C">
        <w:trPr>
          <w:cantSplit/>
        </w:trPr>
        <w:tc>
          <w:tcPr>
            <w:tcW w:w="794" w:type="dxa"/>
          </w:tcPr>
          <w:p w14:paraId="1E6082DC" w14:textId="77777777" w:rsidR="00A83656" w:rsidRPr="00321B05" w:rsidRDefault="00A83656" w:rsidP="00A12D2B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7788E2FF" w14:textId="77777777" w:rsidR="00A83656" w:rsidRPr="00321B05" w:rsidRDefault="00867BCA" w:rsidP="00A12D2B">
            <w:pPr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آیین نامه بهداشت محیط مدارس و چک لیست بازرسی بهداشتی مدارس</w:t>
            </w:r>
          </w:p>
        </w:tc>
      </w:tr>
    </w:tbl>
    <w:p w14:paraId="1DF9BB9C" w14:textId="77777777" w:rsidR="00DA6CEC" w:rsidRPr="00321B05" w:rsidRDefault="00DA6CEC" w:rsidP="00872B77">
      <w:pPr>
        <w:pStyle w:val="a3"/>
        <w:rPr>
          <w:rStyle w:val="StyleComplexNazanin"/>
          <w:rFonts w:asciiTheme="majorBidi" w:hAnsiTheme="majorBidi" w:cs="B Nazanin"/>
          <w:bCs w:val="0"/>
          <w:color w:val="000000" w:themeColor="text1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21B05" w:rsidRPr="00321B05" w14:paraId="5AB37FD5" w14:textId="77777777" w:rsidTr="00D0692C">
        <w:trPr>
          <w:cantSplit/>
        </w:trPr>
        <w:tc>
          <w:tcPr>
            <w:tcW w:w="794" w:type="dxa"/>
          </w:tcPr>
          <w:p w14:paraId="109F1FD9" w14:textId="77777777" w:rsidR="00DA6CEC" w:rsidRPr="00321B05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439588F2" w14:textId="77777777" w:rsidR="00DA6CEC" w:rsidRPr="00321B05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  <w:r w:rsidR="00280825" w:rsidRPr="00321B05">
              <w:rPr>
                <w:rFonts w:ascii="Calibri" w:hAnsi="Calibri" w:cs="B Yagut" w:hint="cs"/>
                <w:b/>
                <w:color w:val="000000" w:themeColor="text1"/>
                <w:rtl/>
              </w:rPr>
              <w:t xml:space="preserve"> </w:t>
            </w:r>
            <w:r w:rsidR="00867BCA" w:rsidRPr="00321B05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بهداشت محیط مدارس</w:t>
            </w:r>
          </w:p>
        </w:tc>
      </w:tr>
      <w:tr w:rsidR="00321B05" w:rsidRPr="00321B05" w14:paraId="21B3E05A" w14:textId="77777777" w:rsidTr="00D0692C">
        <w:trPr>
          <w:cantSplit/>
        </w:trPr>
        <w:tc>
          <w:tcPr>
            <w:tcW w:w="794" w:type="dxa"/>
          </w:tcPr>
          <w:p w14:paraId="333BF901" w14:textId="77777777" w:rsidR="00DA6CEC" w:rsidRPr="00321B05" w:rsidRDefault="00D87F2E" w:rsidP="00D87F2E">
            <w:pPr>
              <w:pStyle w:val="a"/>
              <w:keepNext/>
              <w:keepLines/>
              <w:ind w:left="42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9</w:t>
            </w:r>
          </w:p>
        </w:tc>
        <w:tc>
          <w:tcPr>
            <w:tcW w:w="9411" w:type="dxa"/>
            <w:gridSpan w:val="2"/>
          </w:tcPr>
          <w:p w14:paraId="1ECC610D" w14:textId="77777777" w:rsidR="00DA6CEC" w:rsidRPr="00321B05" w:rsidRDefault="00D0692C" w:rsidP="003607FB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Fonts w:cs="Times New Roman" w:hint="cs"/>
                <w:b/>
                <w:color w:val="000000" w:themeColor="text1"/>
                <w:rtl/>
              </w:rPr>
              <w:t>درجه حرارت مناسب برای کلاس های درس چقدر می باشد؟</w:t>
            </w:r>
          </w:p>
        </w:tc>
      </w:tr>
      <w:tr w:rsidR="00321B05" w:rsidRPr="00321B05" w14:paraId="509A5850" w14:textId="77777777" w:rsidTr="00D0692C">
        <w:trPr>
          <w:cantSplit/>
        </w:trPr>
        <w:tc>
          <w:tcPr>
            <w:tcW w:w="794" w:type="dxa"/>
          </w:tcPr>
          <w:p w14:paraId="0CB2B21E" w14:textId="77777777" w:rsidR="00D0692C" w:rsidRPr="00321B05" w:rsidRDefault="00D0692C" w:rsidP="00D0692C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3E67DF12" w14:textId="77777777" w:rsidR="00D0692C" w:rsidRPr="00321B05" w:rsidRDefault="00D0692C" w:rsidP="00D0692C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31E59BE4" w14:textId="77777777" w:rsidR="00D0692C" w:rsidRPr="00321B05" w:rsidRDefault="00D0692C" w:rsidP="00D0692C">
            <w:pPr>
              <w:rPr>
                <w:b/>
                <w:bCs/>
                <w:color w:val="000000" w:themeColor="text1"/>
              </w:rPr>
            </w:pPr>
            <w:r w:rsidRPr="00321B05">
              <w:rPr>
                <w:rFonts w:hint="cs"/>
                <w:b/>
                <w:bCs/>
                <w:color w:val="000000" w:themeColor="text1"/>
                <w:rtl/>
              </w:rPr>
              <w:t>18-21 درجه سانتی گراد</w:t>
            </w:r>
          </w:p>
        </w:tc>
      </w:tr>
      <w:tr w:rsidR="00321B05" w:rsidRPr="00321B05" w14:paraId="73D0932E" w14:textId="77777777" w:rsidTr="00D0692C">
        <w:trPr>
          <w:cantSplit/>
        </w:trPr>
        <w:tc>
          <w:tcPr>
            <w:tcW w:w="794" w:type="dxa"/>
          </w:tcPr>
          <w:p w14:paraId="4C3AD0C6" w14:textId="77777777" w:rsidR="00D0692C" w:rsidRPr="00321B05" w:rsidRDefault="00D0692C" w:rsidP="00D0692C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0768225C" w14:textId="77777777" w:rsidR="00D0692C" w:rsidRPr="00321B05" w:rsidRDefault="00D0692C" w:rsidP="00D0692C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40FAE283" w14:textId="77777777" w:rsidR="00D0692C" w:rsidRPr="00321B05" w:rsidRDefault="00D0692C" w:rsidP="00D0692C">
            <w:pPr>
              <w:rPr>
                <w:b/>
                <w:bCs/>
                <w:color w:val="000000" w:themeColor="text1"/>
                <w:rtl/>
              </w:rPr>
            </w:pPr>
            <w:r w:rsidRPr="00321B05">
              <w:rPr>
                <w:rFonts w:hint="cs"/>
                <w:b/>
                <w:bCs/>
                <w:color w:val="000000" w:themeColor="text1"/>
                <w:rtl/>
              </w:rPr>
              <w:t>21- 23 درجه سانتی گراد</w:t>
            </w:r>
          </w:p>
        </w:tc>
      </w:tr>
      <w:tr w:rsidR="00321B05" w:rsidRPr="00321B05" w14:paraId="07A45296" w14:textId="77777777" w:rsidTr="00D0692C">
        <w:trPr>
          <w:cantSplit/>
        </w:trPr>
        <w:tc>
          <w:tcPr>
            <w:tcW w:w="794" w:type="dxa"/>
          </w:tcPr>
          <w:p w14:paraId="23AB3284" w14:textId="77777777" w:rsidR="00D0692C" w:rsidRPr="00321B05" w:rsidRDefault="00D0692C" w:rsidP="00D0692C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79BDAD85" w14:textId="77777777" w:rsidR="00D0692C" w:rsidRPr="00321B05" w:rsidRDefault="00D0692C" w:rsidP="00D0692C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7CB6B0AA" w14:textId="77777777" w:rsidR="00D0692C" w:rsidRPr="00321B05" w:rsidRDefault="00D0692C" w:rsidP="00D0692C">
            <w:pPr>
              <w:rPr>
                <w:b/>
                <w:bCs/>
                <w:color w:val="000000" w:themeColor="text1"/>
                <w:rtl/>
              </w:rPr>
            </w:pPr>
            <w:r w:rsidRPr="00321B05">
              <w:rPr>
                <w:rFonts w:hint="cs"/>
                <w:b/>
                <w:bCs/>
                <w:color w:val="000000" w:themeColor="text1"/>
                <w:rtl/>
              </w:rPr>
              <w:t>25 درجه سانتی گراد</w:t>
            </w:r>
          </w:p>
        </w:tc>
      </w:tr>
      <w:tr w:rsidR="00321B05" w:rsidRPr="00321B05" w14:paraId="3D369F9C" w14:textId="77777777" w:rsidTr="00D0692C">
        <w:trPr>
          <w:cantSplit/>
        </w:trPr>
        <w:tc>
          <w:tcPr>
            <w:tcW w:w="794" w:type="dxa"/>
          </w:tcPr>
          <w:p w14:paraId="4600FC77" w14:textId="77777777" w:rsidR="00D0692C" w:rsidRPr="00321B05" w:rsidRDefault="00D0692C" w:rsidP="00D0692C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2EE22F02" w14:textId="77777777" w:rsidR="00D0692C" w:rsidRPr="00321B05" w:rsidRDefault="00D0692C" w:rsidP="00D0692C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36322809" w14:textId="77777777" w:rsidR="00D0692C" w:rsidRPr="00321B05" w:rsidRDefault="00D0692C" w:rsidP="00D0692C">
            <w:pPr>
              <w:rPr>
                <w:color w:val="000000" w:themeColor="text1"/>
                <w:rtl/>
              </w:rPr>
            </w:pPr>
            <w:r w:rsidRPr="00321B05">
              <w:rPr>
                <w:rFonts w:hint="cs"/>
                <w:b/>
                <w:bCs/>
                <w:color w:val="000000" w:themeColor="text1"/>
                <w:rtl/>
              </w:rPr>
              <w:t xml:space="preserve">هیچ کدام </w:t>
            </w:r>
          </w:p>
        </w:tc>
      </w:tr>
      <w:tr w:rsidR="00A83656" w:rsidRPr="00321B05" w14:paraId="1819C8E2" w14:textId="77777777" w:rsidTr="00D0692C">
        <w:trPr>
          <w:cantSplit/>
        </w:trPr>
        <w:tc>
          <w:tcPr>
            <w:tcW w:w="794" w:type="dxa"/>
          </w:tcPr>
          <w:p w14:paraId="7396024E" w14:textId="77777777" w:rsidR="00A83656" w:rsidRPr="00321B05" w:rsidRDefault="00A83656" w:rsidP="00A12D2B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5CE353FC" w14:textId="77777777" w:rsidR="00A83656" w:rsidRPr="00321B05" w:rsidRDefault="00867BCA" w:rsidP="00A12D2B">
            <w:pPr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آیین نامه بهداشت محیط مدارس و چک لیست بازرسی بهداشتی مدارس</w:t>
            </w:r>
          </w:p>
        </w:tc>
      </w:tr>
    </w:tbl>
    <w:p w14:paraId="303C53E1" w14:textId="77777777" w:rsidR="00DA6CEC" w:rsidRPr="00321B05" w:rsidRDefault="00DA6CEC" w:rsidP="00872B77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10241" w:type="dxa"/>
        <w:tblInd w:w="-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0"/>
        <w:gridCol w:w="567"/>
        <w:gridCol w:w="8844"/>
      </w:tblGrid>
      <w:tr w:rsidR="00321B05" w:rsidRPr="00321B05" w14:paraId="3EF3F2AA" w14:textId="77777777" w:rsidTr="003A4ABE">
        <w:trPr>
          <w:cantSplit/>
        </w:trPr>
        <w:tc>
          <w:tcPr>
            <w:tcW w:w="830" w:type="dxa"/>
          </w:tcPr>
          <w:p w14:paraId="156AA70C" w14:textId="77777777" w:rsidR="00DA6CEC" w:rsidRPr="00321B05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379735B3" w14:textId="77777777" w:rsidR="00DA6CEC" w:rsidRPr="00321B05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  <w:r w:rsidR="00280825" w:rsidRPr="00321B05">
              <w:rPr>
                <w:rFonts w:ascii="Calibri" w:hAnsi="Calibri" w:cs="B Yagut" w:hint="cs"/>
                <w:b/>
                <w:color w:val="000000" w:themeColor="text1"/>
                <w:rtl/>
              </w:rPr>
              <w:t xml:space="preserve"> </w:t>
            </w:r>
            <w:r w:rsidR="00867BCA" w:rsidRPr="00321B05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بهداشت محیط مدارس</w:t>
            </w:r>
          </w:p>
        </w:tc>
      </w:tr>
      <w:tr w:rsidR="00321B05" w:rsidRPr="00321B05" w14:paraId="6BD45DE9" w14:textId="77777777" w:rsidTr="003A4ABE">
        <w:trPr>
          <w:cantSplit/>
        </w:trPr>
        <w:tc>
          <w:tcPr>
            <w:tcW w:w="830" w:type="dxa"/>
          </w:tcPr>
          <w:p w14:paraId="2FB1270B" w14:textId="77777777" w:rsidR="00DA6CEC" w:rsidRPr="00321B05" w:rsidRDefault="00D87F2E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sz w:val="20"/>
                <w:szCs w:val="20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10</w:t>
            </w:r>
          </w:p>
        </w:tc>
        <w:tc>
          <w:tcPr>
            <w:tcW w:w="9411" w:type="dxa"/>
            <w:gridSpan w:val="2"/>
          </w:tcPr>
          <w:p w14:paraId="3A33AF2E" w14:textId="77777777" w:rsidR="00DA6CEC" w:rsidRPr="00321B05" w:rsidRDefault="00D0692C" w:rsidP="003A4AB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Fonts w:ascii="Nazanin" w:hAnsi="Nazanin" w:cs="B Nazanin" w:hint="cs"/>
                <w:b/>
                <w:color w:val="000000" w:themeColor="text1"/>
                <w:sz w:val="22"/>
                <w:szCs w:val="22"/>
                <w:rtl/>
                <w:lang w:bidi="ar-SA"/>
              </w:rPr>
              <w:t>میزان روشنایی در کلاس های درس چقدر می باشد؟</w:t>
            </w:r>
          </w:p>
        </w:tc>
      </w:tr>
      <w:tr w:rsidR="00321B05" w:rsidRPr="00321B05" w14:paraId="798BD7BC" w14:textId="77777777" w:rsidTr="003A4ABE">
        <w:trPr>
          <w:cantSplit/>
        </w:trPr>
        <w:tc>
          <w:tcPr>
            <w:tcW w:w="830" w:type="dxa"/>
          </w:tcPr>
          <w:p w14:paraId="4D23AA8E" w14:textId="77777777" w:rsidR="00D0692C" w:rsidRPr="00321B05" w:rsidRDefault="00D0692C" w:rsidP="00D0692C">
            <w:pPr>
              <w:keepNext/>
              <w:keepLines/>
              <w:jc w:val="right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6C52ED9D" w14:textId="77777777" w:rsidR="00D0692C" w:rsidRPr="00321B05" w:rsidRDefault="00D0692C" w:rsidP="00D0692C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44728CAE" w14:textId="77777777" w:rsidR="00D0692C" w:rsidRPr="00321B05" w:rsidRDefault="00D0692C" w:rsidP="00D0692C">
            <w:pPr>
              <w:rPr>
                <w:b/>
                <w:bCs/>
                <w:color w:val="000000" w:themeColor="text1"/>
              </w:rPr>
            </w:pPr>
            <w:r w:rsidRPr="00321B05">
              <w:rPr>
                <w:rFonts w:hint="cs"/>
                <w:b/>
                <w:bCs/>
                <w:color w:val="000000" w:themeColor="text1"/>
                <w:rtl/>
              </w:rPr>
              <w:t>300-500 لوکس</w:t>
            </w:r>
          </w:p>
        </w:tc>
      </w:tr>
      <w:tr w:rsidR="00321B05" w:rsidRPr="00321B05" w14:paraId="6929656A" w14:textId="77777777" w:rsidTr="003A4ABE">
        <w:trPr>
          <w:cantSplit/>
        </w:trPr>
        <w:tc>
          <w:tcPr>
            <w:tcW w:w="830" w:type="dxa"/>
          </w:tcPr>
          <w:p w14:paraId="04E0300D" w14:textId="77777777" w:rsidR="00D0692C" w:rsidRPr="00321B05" w:rsidRDefault="00D0692C" w:rsidP="00D0692C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27A013CD" w14:textId="77777777" w:rsidR="00D0692C" w:rsidRPr="00321B05" w:rsidRDefault="00D0692C" w:rsidP="00D0692C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43247856" w14:textId="77777777" w:rsidR="00D0692C" w:rsidRPr="00321B05" w:rsidRDefault="00D0692C" w:rsidP="00D0692C">
            <w:pPr>
              <w:rPr>
                <w:b/>
                <w:bCs/>
                <w:color w:val="000000" w:themeColor="text1"/>
                <w:rtl/>
              </w:rPr>
            </w:pPr>
            <w:r w:rsidRPr="00321B05">
              <w:rPr>
                <w:rFonts w:hint="cs"/>
                <w:b/>
                <w:bCs/>
                <w:color w:val="000000" w:themeColor="text1"/>
                <w:rtl/>
              </w:rPr>
              <w:t>200 لوکس</w:t>
            </w:r>
          </w:p>
        </w:tc>
      </w:tr>
      <w:tr w:rsidR="00321B05" w:rsidRPr="00321B05" w14:paraId="66687E27" w14:textId="77777777" w:rsidTr="003A4ABE">
        <w:trPr>
          <w:cantSplit/>
        </w:trPr>
        <w:tc>
          <w:tcPr>
            <w:tcW w:w="830" w:type="dxa"/>
          </w:tcPr>
          <w:p w14:paraId="74247C1B" w14:textId="77777777" w:rsidR="00D0692C" w:rsidRPr="00321B05" w:rsidRDefault="00D0692C" w:rsidP="00D0692C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36BA0787" w14:textId="77777777" w:rsidR="00D0692C" w:rsidRPr="00321B05" w:rsidRDefault="00D0692C" w:rsidP="00D0692C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19BF994A" w14:textId="77777777" w:rsidR="00D0692C" w:rsidRPr="00321B05" w:rsidRDefault="00D0692C" w:rsidP="00D0692C">
            <w:pPr>
              <w:rPr>
                <w:b/>
                <w:bCs/>
                <w:color w:val="000000" w:themeColor="text1"/>
                <w:rtl/>
              </w:rPr>
            </w:pPr>
            <w:r w:rsidRPr="00321B05">
              <w:rPr>
                <w:rFonts w:hint="cs"/>
                <w:b/>
                <w:bCs/>
                <w:color w:val="000000" w:themeColor="text1"/>
                <w:rtl/>
              </w:rPr>
              <w:t xml:space="preserve">150 لوکس </w:t>
            </w:r>
          </w:p>
        </w:tc>
      </w:tr>
      <w:tr w:rsidR="00321B05" w:rsidRPr="00321B05" w14:paraId="17A1F178" w14:textId="77777777" w:rsidTr="003A4ABE">
        <w:trPr>
          <w:cantSplit/>
        </w:trPr>
        <w:tc>
          <w:tcPr>
            <w:tcW w:w="830" w:type="dxa"/>
          </w:tcPr>
          <w:p w14:paraId="51BC88F1" w14:textId="77777777" w:rsidR="00D0692C" w:rsidRPr="00321B05" w:rsidRDefault="00D0692C" w:rsidP="00D0692C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48DE592C" w14:textId="77777777" w:rsidR="00D0692C" w:rsidRPr="00321B05" w:rsidRDefault="00D0692C" w:rsidP="00D0692C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150FBBBD" w14:textId="77777777" w:rsidR="00D0692C" w:rsidRPr="00321B05" w:rsidRDefault="00D0692C" w:rsidP="00D0692C">
            <w:pPr>
              <w:rPr>
                <w:b/>
                <w:bCs/>
                <w:color w:val="000000" w:themeColor="text1"/>
                <w:rtl/>
              </w:rPr>
            </w:pPr>
            <w:r w:rsidRPr="00321B05">
              <w:rPr>
                <w:rFonts w:hint="cs"/>
                <w:b/>
                <w:bCs/>
                <w:color w:val="000000" w:themeColor="text1"/>
                <w:rtl/>
              </w:rPr>
              <w:t>100 لوکس</w:t>
            </w:r>
          </w:p>
        </w:tc>
      </w:tr>
      <w:tr w:rsidR="00321B05" w:rsidRPr="00321B05" w14:paraId="62180359" w14:textId="77777777" w:rsidTr="003A4ABE">
        <w:trPr>
          <w:cantSplit/>
        </w:trPr>
        <w:tc>
          <w:tcPr>
            <w:tcW w:w="830" w:type="dxa"/>
          </w:tcPr>
          <w:p w14:paraId="3AB937B9" w14:textId="77777777" w:rsidR="003A4ABE" w:rsidRPr="00321B05" w:rsidRDefault="003A4ABE" w:rsidP="003A4AB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6E9B97B6" w14:textId="77777777" w:rsidR="003A4ABE" w:rsidRPr="00321B05" w:rsidRDefault="00867BCA" w:rsidP="003A4AB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آیین نامه بهداشت محیط مدارس و چک لیست بازرسی بهداشتی مدارس</w:t>
            </w:r>
          </w:p>
        </w:tc>
      </w:tr>
    </w:tbl>
    <w:p w14:paraId="4E454C44" w14:textId="77777777" w:rsidR="00DA6CEC" w:rsidRPr="00321B05" w:rsidRDefault="00DA6CEC" w:rsidP="00872B77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10241" w:type="dxa"/>
        <w:tblInd w:w="-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0"/>
        <w:gridCol w:w="567"/>
        <w:gridCol w:w="8844"/>
      </w:tblGrid>
      <w:tr w:rsidR="00321B05" w:rsidRPr="00321B05" w14:paraId="16AB4D40" w14:textId="77777777" w:rsidTr="00C11AF0">
        <w:trPr>
          <w:cantSplit/>
        </w:trPr>
        <w:tc>
          <w:tcPr>
            <w:tcW w:w="830" w:type="dxa"/>
          </w:tcPr>
          <w:p w14:paraId="538BABDC" w14:textId="77777777" w:rsidR="00DA6CEC" w:rsidRPr="00321B05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304D0AFD" w14:textId="77777777" w:rsidR="00DA6CEC" w:rsidRPr="00321B05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  <w:r w:rsidR="00280825" w:rsidRPr="00321B05">
              <w:rPr>
                <w:rFonts w:ascii="Calibri" w:hAnsi="Calibri" w:cs="B Yagut" w:hint="cs"/>
                <w:b/>
                <w:color w:val="000000" w:themeColor="text1"/>
                <w:rtl/>
              </w:rPr>
              <w:t xml:space="preserve"> </w:t>
            </w:r>
            <w:r w:rsidR="00867BCA" w:rsidRPr="00321B05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بهداشت محیط مدارس</w:t>
            </w:r>
          </w:p>
        </w:tc>
      </w:tr>
      <w:tr w:rsidR="00321B05" w:rsidRPr="00321B05" w14:paraId="55C9C60B" w14:textId="77777777" w:rsidTr="00C11AF0">
        <w:trPr>
          <w:cantSplit/>
        </w:trPr>
        <w:tc>
          <w:tcPr>
            <w:tcW w:w="830" w:type="dxa"/>
          </w:tcPr>
          <w:p w14:paraId="44BF52B6" w14:textId="77777777" w:rsidR="00DA6CEC" w:rsidRPr="00321B05" w:rsidRDefault="005110C8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11</w:t>
            </w:r>
          </w:p>
        </w:tc>
        <w:tc>
          <w:tcPr>
            <w:tcW w:w="9411" w:type="dxa"/>
            <w:gridSpan w:val="2"/>
          </w:tcPr>
          <w:p w14:paraId="7AD4EE60" w14:textId="77777777" w:rsidR="00DA6CEC" w:rsidRPr="00321B05" w:rsidRDefault="000A4D11" w:rsidP="00C11AF0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Fonts w:ascii="Nazanin" w:hAnsi="Nazanin" w:cs="B Nazanin" w:hint="cs"/>
                <w:b/>
                <w:color w:val="000000" w:themeColor="text1"/>
                <w:sz w:val="22"/>
                <w:szCs w:val="22"/>
                <w:rtl/>
                <w:lang w:bidi="ar-SA"/>
              </w:rPr>
              <w:t>پنجره های کلاس درس در کدام سمت بایستی قرار داشته باشد و مساحت پنجره ها چقدر باشد؟</w:t>
            </w:r>
          </w:p>
        </w:tc>
      </w:tr>
      <w:tr w:rsidR="00321B05" w:rsidRPr="00321B05" w14:paraId="5CAC3481" w14:textId="77777777" w:rsidTr="00C11AF0">
        <w:trPr>
          <w:cantSplit/>
        </w:trPr>
        <w:tc>
          <w:tcPr>
            <w:tcW w:w="830" w:type="dxa"/>
          </w:tcPr>
          <w:p w14:paraId="38BF86DD" w14:textId="77777777" w:rsidR="000A4D11" w:rsidRPr="00321B05" w:rsidRDefault="000A4D11" w:rsidP="000A4D11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26A59139" w14:textId="77777777" w:rsidR="000A4D11" w:rsidRPr="00321B05" w:rsidRDefault="000A4D11" w:rsidP="000A4D11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38C0EF61" w14:textId="77777777" w:rsidR="000A4D11" w:rsidRPr="00321B05" w:rsidRDefault="000A4D11" w:rsidP="000A4D11">
            <w:pPr>
              <w:rPr>
                <w:b/>
                <w:bCs/>
                <w:color w:val="000000" w:themeColor="text1"/>
              </w:rPr>
            </w:pPr>
            <w:r w:rsidRPr="00321B05">
              <w:rPr>
                <w:rFonts w:hint="cs"/>
                <w:b/>
                <w:bCs/>
                <w:color w:val="000000" w:themeColor="text1"/>
                <w:rtl/>
              </w:rPr>
              <w:t>در سمت راست،  یک چهارم مساحت کف کلاس</w:t>
            </w:r>
          </w:p>
        </w:tc>
      </w:tr>
      <w:tr w:rsidR="00321B05" w:rsidRPr="00321B05" w14:paraId="33FCD65A" w14:textId="77777777" w:rsidTr="00C11AF0">
        <w:trPr>
          <w:cantSplit/>
        </w:trPr>
        <w:tc>
          <w:tcPr>
            <w:tcW w:w="830" w:type="dxa"/>
          </w:tcPr>
          <w:p w14:paraId="556711A7" w14:textId="77777777" w:rsidR="000A4D11" w:rsidRPr="00321B05" w:rsidRDefault="000A4D11" w:rsidP="000A4D11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6E1D16DF" w14:textId="77777777" w:rsidR="000A4D11" w:rsidRPr="00321B05" w:rsidRDefault="000A4D11" w:rsidP="000A4D11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6D0355BB" w14:textId="77777777" w:rsidR="000A4D11" w:rsidRPr="00321B05" w:rsidRDefault="000A4D11" w:rsidP="000A4D11">
            <w:pPr>
              <w:rPr>
                <w:b/>
                <w:bCs/>
                <w:color w:val="000000" w:themeColor="text1"/>
                <w:rtl/>
              </w:rPr>
            </w:pPr>
            <w:r w:rsidRPr="00321B05">
              <w:rPr>
                <w:rFonts w:hint="cs"/>
                <w:b/>
                <w:bCs/>
                <w:color w:val="000000" w:themeColor="text1"/>
                <w:rtl/>
              </w:rPr>
              <w:t>در سمت چپ، یک پنجم مساحت کف کلاس</w:t>
            </w:r>
          </w:p>
        </w:tc>
      </w:tr>
      <w:tr w:rsidR="00321B05" w:rsidRPr="00321B05" w14:paraId="473BF4D2" w14:textId="77777777" w:rsidTr="00C11AF0">
        <w:trPr>
          <w:cantSplit/>
        </w:trPr>
        <w:tc>
          <w:tcPr>
            <w:tcW w:w="830" w:type="dxa"/>
          </w:tcPr>
          <w:p w14:paraId="05B8186F" w14:textId="77777777" w:rsidR="000A4D11" w:rsidRPr="00321B05" w:rsidRDefault="000A4D11" w:rsidP="000A4D11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028E16B8" w14:textId="77777777" w:rsidR="000A4D11" w:rsidRPr="00321B05" w:rsidRDefault="000A4D11" w:rsidP="000A4D11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200A53C2" w14:textId="77777777" w:rsidR="000A4D11" w:rsidRPr="00321B05" w:rsidRDefault="000A4D11" w:rsidP="000A4D11">
            <w:pPr>
              <w:rPr>
                <w:b/>
                <w:bCs/>
                <w:color w:val="000000" w:themeColor="text1"/>
                <w:rtl/>
              </w:rPr>
            </w:pPr>
            <w:r w:rsidRPr="00321B05">
              <w:rPr>
                <w:rFonts w:hint="cs"/>
                <w:b/>
                <w:bCs/>
                <w:color w:val="000000" w:themeColor="text1"/>
                <w:rtl/>
              </w:rPr>
              <w:t>در سمت چپ، یک چهارم  مساحت کف کلاس</w:t>
            </w:r>
          </w:p>
        </w:tc>
      </w:tr>
      <w:tr w:rsidR="00321B05" w:rsidRPr="00321B05" w14:paraId="099371E6" w14:textId="77777777" w:rsidTr="00C11AF0">
        <w:trPr>
          <w:cantSplit/>
        </w:trPr>
        <w:tc>
          <w:tcPr>
            <w:tcW w:w="830" w:type="dxa"/>
          </w:tcPr>
          <w:p w14:paraId="622C07BC" w14:textId="77777777" w:rsidR="000A4D11" w:rsidRPr="00321B05" w:rsidRDefault="000A4D11" w:rsidP="000A4D11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4E31A345" w14:textId="77777777" w:rsidR="000A4D11" w:rsidRPr="00321B05" w:rsidRDefault="000A4D11" w:rsidP="000A4D11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61515E17" w14:textId="77777777" w:rsidR="000A4D11" w:rsidRPr="00321B05" w:rsidRDefault="000A4D11" w:rsidP="000A4D11">
            <w:pPr>
              <w:rPr>
                <w:b/>
                <w:bCs/>
                <w:color w:val="000000" w:themeColor="text1"/>
                <w:rtl/>
              </w:rPr>
            </w:pPr>
            <w:r w:rsidRPr="00321B05">
              <w:rPr>
                <w:rFonts w:hint="cs"/>
                <w:b/>
                <w:bCs/>
                <w:color w:val="000000" w:themeColor="text1"/>
                <w:rtl/>
              </w:rPr>
              <w:t xml:space="preserve">هیچ کدام </w:t>
            </w:r>
          </w:p>
        </w:tc>
      </w:tr>
      <w:tr w:rsidR="00321B05" w:rsidRPr="00321B05" w14:paraId="214A45D8" w14:textId="77777777" w:rsidTr="005E1879">
        <w:trPr>
          <w:cantSplit/>
        </w:trPr>
        <w:tc>
          <w:tcPr>
            <w:tcW w:w="830" w:type="dxa"/>
          </w:tcPr>
          <w:p w14:paraId="78853A5A" w14:textId="77777777" w:rsidR="00867BCA" w:rsidRPr="00321B05" w:rsidRDefault="00867BCA" w:rsidP="000A4D11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</w:t>
            </w:r>
          </w:p>
        </w:tc>
        <w:tc>
          <w:tcPr>
            <w:tcW w:w="9411" w:type="dxa"/>
            <w:gridSpan w:val="2"/>
          </w:tcPr>
          <w:p w14:paraId="2A1C7892" w14:textId="77777777" w:rsidR="00867BCA" w:rsidRPr="00321B05" w:rsidRDefault="00867BCA" w:rsidP="000A4D11">
            <w:pPr>
              <w:rPr>
                <w:b/>
                <w:bCs/>
                <w:color w:val="000000" w:themeColor="text1"/>
                <w:rtl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آیین نامه بهداشت محیط مدارس و چک لیست بازرسی بهداشتی مدارس</w:t>
            </w:r>
          </w:p>
        </w:tc>
      </w:tr>
    </w:tbl>
    <w:p w14:paraId="396629EA" w14:textId="77777777" w:rsidR="00DA6CEC" w:rsidRPr="00321B05" w:rsidRDefault="00DA6CEC" w:rsidP="00872B77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21B05" w:rsidRPr="00321B05" w14:paraId="18A81D30" w14:textId="77777777" w:rsidTr="00C11AF0">
        <w:trPr>
          <w:cantSplit/>
        </w:trPr>
        <w:tc>
          <w:tcPr>
            <w:tcW w:w="794" w:type="dxa"/>
          </w:tcPr>
          <w:p w14:paraId="1F62C390" w14:textId="77777777" w:rsidR="00DA6CEC" w:rsidRPr="00321B05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2AF51EB7" w14:textId="77777777" w:rsidR="00DA6CEC" w:rsidRPr="00321B05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  <w:r w:rsidR="00280825" w:rsidRPr="00321B05">
              <w:rPr>
                <w:rFonts w:ascii="Calibri" w:hAnsi="Calibri" w:cs="B Yagut" w:hint="cs"/>
                <w:b/>
                <w:color w:val="000000" w:themeColor="text1"/>
                <w:rtl/>
              </w:rPr>
              <w:t xml:space="preserve"> </w:t>
            </w:r>
            <w:r w:rsidR="00867BCA" w:rsidRPr="00321B05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بهداشت محیط مدارس</w:t>
            </w:r>
          </w:p>
        </w:tc>
      </w:tr>
      <w:tr w:rsidR="00321B05" w:rsidRPr="00321B05" w14:paraId="7974E03D" w14:textId="77777777" w:rsidTr="00C11AF0">
        <w:trPr>
          <w:cantSplit/>
        </w:trPr>
        <w:tc>
          <w:tcPr>
            <w:tcW w:w="794" w:type="dxa"/>
          </w:tcPr>
          <w:p w14:paraId="04747197" w14:textId="77777777" w:rsidR="00DA6CEC" w:rsidRPr="00321B05" w:rsidRDefault="005110C8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12</w:t>
            </w:r>
          </w:p>
        </w:tc>
        <w:tc>
          <w:tcPr>
            <w:tcW w:w="9411" w:type="dxa"/>
            <w:gridSpan w:val="2"/>
          </w:tcPr>
          <w:p w14:paraId="02365559" w14:textId="77777777" w:rsidR="00DA6CEC" w:rsidRPr="00321B05" w:rsidRDefault="00D44CDF" w:rsidP="00DE5A68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Fonts w:cs="Times New Roman" w:hint="cs"/>
                <w:b/>
                <w:color w:val="000000" w:themeColor="text1"/>
                <w:rtl/>
              </w:rPr>
              <w:t>وضعیت بهداشتی بوفه ، آشپز خانه و سرویس های بهداشتی بایستی مطابق کدام قانون و آیین نامه باشد ؟</w:t>
            </w:r>
          </w:p>
        </w:tc>
      </w:tr>
      <w:tr w:rsidR="00321B05" w:rsidRPr="00321B05" w14:paraId="147BA81B" w14:textId="77777777" w:rsidTr="00C11AF0">
        <w:trPr>
          <w:cantSplit/>
        </w:trPr>
        <w:tc>
          <w:tcPr>
            <w:tcW w:w="794" w:type="dxa"/>
          </w:tcPr>
          <w:p w14:paraId="13CB8B1D" w14:textId="77777777" w:rsidR="00D44CDF" w:rsidRPr="00321B05" w:rsidRDefault="00D44CDF" w:rsidP="00D44CDF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02A480D3" w14:textId="77777777" w:rsidR="00D44CDF" w:rsidRPr="00321B05" w:rsidRDefault="00D44CDF" w:rsidP="00D44CDF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7BEED559" w14:textId="77777777" w:rsidR="00D44CDF" w:rsidRPr="00321B05" w:rsidRDefault="00D44CDF" w:rsidP="00D44CDF">
            <w:pPr>
              <w:rPr>
                <w:b/>
                <w:bCs/>
                <w:color w:val="000000" w:themeColor="text1"/>
              </w:rPr>
            </w:pPr>
            <w:r w:rsidRPr="00321B05">
              <w:rPr>
                <w:rFonts w:hint="cs"/>
                <w:b/>
                <w:bCs/>
                <w:color w:val="000000" w:themeColor="text1"/>
                <w:rtl/>
              </w:rPr>
              <w:t xml:space="preserve">ماده 13 قانون مواد خوردنی و آشامیدنی </w:t>
            </w:r>
          </w:p>
        </w:tc>
      </w:tr>
      <w:tr w:rsidR="00321B05" w:rsidRPr="00321B05" w14:paraId="4CE424C8" w14:textId="77777777" w:rsidTr="00C11AF0">
        <w:trPr>
          <w:cantSplit/>
        </w:trPr>
        <w:tc>
          <w:tcPr>
            <w:tcW w:w="794" w:type="dxa"/>
          </w:tcPr>
          <w:p w14:paraId="66ECC615" w14:textId="77777777" w:rsidR="00D44CDF" w:rsidRPr="00321B05" w:rsidRDefault="00D44CDF" w:rsidP="00D44CDF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24780F43" w14:textId="77777777" w:rsidR="00D44CDF" w:rsidRPr="00321B05" w:rsidRDefault="00D44CDF" w:rsidP="00D44CDF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2CEE4BF1" w14:textId="77777777" w:rsidR="00D44CDF" w:rsidRPr="00321B05" w:rsidRDefault="00D44CDF" w:rsidP="00D44CDF">
            <w:pPr>
              <w:pStyle w:val="ListParagraph"/>
              <w:spacing w:line="240" w:lineRule="auto"/>
              <w:jc w:val="both"/>
              <w:rPr>
                <w:b/>
                <w:bCs/>
                <w:color w:val="000000" w:themeColor="text1"/>
                <w:rtl/>
              </w:rPr>
            </w:pPr>
            <w:r w:rsidRPr="00321B05">
              <w:rPr>
                <w:rFonts w:hint="cs"/>
                <w:b/>
                <w:bCs/>
                <w:color w:val="000000" w:themeColor="text1"/>
                <w:rtl/>
              </w:rPr>
              <w:t>آیین نامه بهداشت محیط مدارس</w:t>
            </w:r>
          </w:p>
        </w:tc>
      </w:tr>
      <w:tr w:rsidR="00321B05" w:rsidRPr="00321B05" w14:paraId="01613EB4" w14:textId="77777777" w:rsidTr="00C11AF0">
        <w:trPr>
          <w:cantSplit/>
        </w:trPr>
        <w:tc>
          <w:tcPr>
            <w:tcW w:w="794" w:type="dxa"/>
          </w:tcPr>
          <w:p w14:paraId="6763EA64" w14:textId="77777777" w:rsidR="00D44CDF" w:rsidRPr="00321B05" w:rsidRDefault="00D44CDF" w:rsidP="00D44CDF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7F23E115" w14:textId="77777777" w:rsidR="00D44CDF" w:rsidRPr="00321B05" w:rsidRDefault="00D44CDF" w:rsidP="00D44CDF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1E7ECBE8" w14:textId="77777777" w:rsidR="00D44CDF" w:rsidRPr="00321B05" w:rsidRDefault="00D44CDF" w:rsidP="00D44CDF">
            <w:pPr>
              <w:pStyle w:val="ListParagraph"/>
              <w:spacing w:line="240" w:lineRule="auto"/>
              <w:rPr>
                <w:b/>
                <w:bCs/>
                <w:color w:val="000000" w:themeColor="text1"/>
                <w:rtl/>
              </w:rPr>
            </w:pPr>
            <w:r w:rsidRPr="00321B05">
              <w:rPr>
                <w:rFonts w:ascii="Times New Roman" w:eastAsia="Times New Roman" w:hAnsi="Times New Roman" w:cs="Times New Roman" w:hint="cs"/>
                <w:b/>
                <w:bCs/>
                <w:color w:val="000000" w:themeColor="text1"/>
                <w:sz w:val="24"/>
                <w:szCs w:val="24"/>
                <w:rtl/>
              </w:rPr>
              <w:t>الف و ب صحیح است</w:t>
            </w:r>
            <w:r w:rsidRPr="00321B05">
              <w:rPr>
                <w:rFonts w:hint="cs"/>
                <w:b/>
                <w:bCs/>
                <w:color w:val="000000" w:themeColor="text1"/>
                <w:rtl/>
              </w:rPr>
              <w:t xml:space="preserve"> </w:t>
            </w:r>
          </w:p>
        </w:tc>
      </w:tr>
      <w:tr w:rsidR="00321B05" w:rsidRPr="00321B05" w14:paraId="1BFFC0D8" w14:textId="77777777" w:rsidTr="00C11AF0">
        <w:trPr>
          <w:cantSplit/>
        </w:trPr>
        <w:tc>
          <w:tcPr>
            <w:tcW w:w="794" w:type="dxa"/>
          </w:tcPr>
          <w:p w14:paraId="0AAF3472" w14:textId="77777777" w:rsidR="00D44CDF" w:rsidRPr="00321B05" w:rsidRDefault="00D44CDF" w:rsidP="00D44CDF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7E7B9D9A" w14:textId="77777777" w:rsidR="00D44CDF" w:rsidRPr="00321B05" w:rsidRDefault="00D44CDF" w:rsidP="00D44CDF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675A1E62" w14:textId="77777777" w:rsidR="00D44CDF" w:rsidRPr="00321B05" w:rsidRDefault="00D44CDF" w:rsidP="00AE3AAE">
            <w:pPr>
              <w:pStyle w:val="ListParagraph"/>
              <w:spacing w:line="240" w:lineRule="auto"/>
              <w:rPr>
                <w:b/>
                <w:bCs/>
                <w:color w:val="000000" w:themeColor="text1"/>
              </w:rPr>
            </w:pPr>
            <w:r w:rsidRPr="00321B05">
              <w:rPr>
                <w:rFonts w:hint="cs"/>
                <w:b/>
                <w:bCs/>
                <w:color w:val="000000" w:themeColor="text1"/>
                <w:rtl/>
              </w:rPr>
              <w:t xml:space="preserve">قانون تعزیرات حکومتی                            </w:t>
            </w:r>
          </w:p>
          <w:p w14:paraId="074C7A62" w14:textId="77777777" w:rsidR="00D44CDF" w:rsidRPr="00321B05" w:rsidRDefault="00D44CDF" w:rsidP="00D44CDF">
            <w:pPr>
              <w:rPr>
                <w:b/>
                <w:bCs/>
                <w:color w:val="000000" w:themeColor="text1"/>
                <w:rtl/>
              </w:rPr>
            </w:pPr>
          </w:p>
        </w:tc>
      </w:tr>
      <w:tr w:rsidR="00C11AF0" w:rsidRPr="00321B05" w14:paraId="5CEC94D3" w14:textId="77777777" w:rsidTr="00C11AF0">
        <w:trPr>
          <w:cantSplit/>
        </w:trPr>
        <w:tc>
          <w:tcPr>
            <w:tcW w:w="794" w:type="dxa"/>
          </w:tcPr>
          <w:p w14:paraId="3D95DDA2" w14:textId="77777777" w:rsidR="00C11AF0" w:rsidRPr="00321B05" w:rsidRDefault="00C11AF0" w:rsidP="00C11AF0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39646E69" w14:textId="77777777" w:rsidR="00C11AF0" w:rsidRPr="00321B05" w:rsidRDefault="00867BCA" w:rsidP="00C11AF0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آیین نامه بهداشت محیط مدارس و چک لیست بازرسی بهداشتی مدارس</w:t>
            </w:r>
          </w:p>
        </w:tc>
      </w:tr>
    </w:tbl>
    <w:p w14:paraId="7B1644F4" w14:textId="77777777" w:rsidR="00DA6CEC" w:rsidRPr="00321B05" w:rsidRDefault="00DA6CEC" w:rsidP="00872B77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21B05" w:rsidRPr="00321B05" w14:paraId="556B20D8" w14:textId="77777777" w:rsidTr="00D6307D">
        <w:trPr>
          <w:cantSplit/>
        </w:trPr>
        <w:tc>
          <w:tcPr>
            <w:tcW w:w="794" w:type="dxa"/>
          </w:tcPr>
          <w:p w14:paraId="206050D5" w14:textId="77777777" w:rsidR="00DA6CEC" w:rsidRPr="00321B05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2A09CF86" w14:textId="77777777" w:rsidR="00DA6CEC" w:rsidRPr="00321B05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  <w:r w:rsidR="00280825" w:rsidRPr="00321B05">
              <w:rPr>
                <w:rFonts w:ascii="Calibri" w:hAnsi="Calibri" w:cs="B Yagut" w:hint="cs"/>
                <w:b/>
                <w:color w:val="000000" w:themeColor="text1"/>
                <w:rtl/>
              </w:rPr>
              <w:t xml:space="preserve"> </w:t>
            </w:r>
            <w:r w:rsidR="00867BCA" w:rsidRPr="00321B05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بهداشت محیط مدارس</w:t>
            </w:r>
          </w:p>
        </w:tc>
      </w:tr>
      <w:tr w:rsidR="00321B05" w:rsidRPr="00321B05" w14:paraId="7264F95F" w14:textId="77777777" w:rsidTr="00D6307D">
        <w:trPr>
          <w:cantSplit/>
        </w:trPr>
        <w:tc>
          <w:tcPr>
            <w:tcW w:w="794" w:type="dxa"/>
          </w:tcPr>
          <w:p w14:paraId="09D7DE28" w14:textId="77777777" w:rsidR="00DA6CEC" w:rsidRPr="00321B05" w:rsidRDefault="005110C8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13</w:t>
            </w:r>
          </w:p>
        </w:tc>
        <w:tc>
          <w:tcPr>
            <w:tcW w:w="9411" w:type="dxa"/>
            <w:gridSpan w:val="2"/>
          </w:tcPr>
          <w:p w14:paraId="39725649" w14:textId="77777777" w:rsidR="00DA6CEC" w:rsidRPr="00321B05" w:rsidRDefault="00D6307D" w:rsidP="00556CD6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Fonts w:cs="Times New Roman" w:hint="cs"/>
                <w:b/>
                <w:color w:val="000000" w:themeColor="text1"/>
                <w:rtl/>
              </w:rPr>
              <w:t>حداکثر ارتفاع پله و حداقل عرض آن به ترتیب چند سانتی متر باید باشد ؟</w:t>
            </w:r>
          </w:p>
        </w:tc>
      </w:tr>
      <w:tr w:rsidR="00321B05" w:rsidRPr="00321B05" w14:paraId="3391B7CA" w14:textId="77777777" w:rsidTr="00D6307D">
        <w:trPr>
          <w:cantSplit/>
        </w:trPr>
        <w:tc>
          <w:tcPr>
            <w:tcW w:w="794" w:type="dxa"/>
          </w:tcPr>
          <w:p w14:paraId="26BF9CF6" w14:textId="77777777" w:rsidR="00D6307D" w:rsidRPr="00321B05" w:rsidRDefault="00D6307D" w:rsidP="00D6307D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1FF54F21" w14:textId="77777777" w:rsidR="00D6307D" w:rsidRPr="00321B05" w:rsidRDefault="00D6307D" w:rsidP="00D6307D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20E95C96" w14:textId="77777777" w:rsidR="00D6307D" w:rsidRPr="00321B05" w:rsidRDefault="00D6307D" w:rsidP="00D6307D">
            <w:pPr>
              <w:rPr>
                <w:b/>
                <w:bCs/>
                <w:color w:val="000000" w:themeColor="text1"/>
              </w:rPr>
            </w:pPr>
            <w:r w:rsidRPr="00321B05">
              <w:rPr>
                <w:rFonts w:hint="cs"/>
                <w:b/>
                <w:bCs/>
                <w:color w:val="000000" w:themeColor="text1"/>
                <w:rtl/>
              </w:rPr>
              <w:t xml:space="preserve">18و 40      </w:t>
            </w:r>
          </w:p>
        </w:tc>
      </w:tr>
      <w:tr w:rsidR="00321B05" w:rsidRPr="00321B05" w14:paraId="18377EFA" w14:textId="77777777" w:rsidTr="00D6307D">
        <w:trPr>
          <w:cantSplit/>
        </w:trPr>
        <w:tc>
          <w:tcPr>
            <w:tcW w:w="794" w:type="dxa"/>
          </w:tcPr>
          <w:p w14:paraId="78449D4A" w14:textId="77777777" w:rsidR="00D6307D" w:rsidRPr="00321B05" w:rsidRDefault="00D6307D" w:rsidP="00D6307D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7B532913" w14:textId="77777777" w:rsidR="00D6307D" w:rsidRPr="00321B05" w:rsidRDefault="00D6307D" w:rsidP="00D6307D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405BAE38" w14:textId="77777777" w:rsidR="00D6307D" w:rsidRPr="00321B05" w:rsidRDefault="00D6307D" w:rsidP="00D6307D">
            <w:pPr>
              <w:rPr>
                <w:b/>
                <w:bCs/>
                <w:color w:val="000000" w:themeColor="text1"/>
                <w:rtl/>
              </w:rPr>
            </w:pPr>
            <w:r w:rsidRPr="00321B05">
              <w:rPr>
                <w:rFonts w:hint="cs"/>
                <w:b/>
                <w:bCs/>
                <w:color w:val="000000" w:themeColor="text1"/>
                <w:rtl/>
              </w:rPr>
              <w:t xml:space="preserve">20 و 30                      </w:t>
            </w:r>
          </w:p>
        </w:tc>
      </w:tr>
      <w:tr w:rsidR="00321B05" w:rsidRPr="00321B05" w14:paraId="75323734" w14:textId="77777777" w:rsidTr="00D6307D">
        <w:trPr>
          <w:cantSplit/>
        </w:trPr>
        <w:tc>
          <w:tcPr>
            <w:tcW w:w="794" w:type="dxa"/>
          </w:tcPr>
          <w:p w14:paraId="240EEE20" w14:textId="77777777" w:rsidR="00D6307D" w:rsidRPr="00321B05" w:rsidRDefault="00D6307D" w:rsidP="00D6307D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6BD20908" w14:textId="77777777" w:rsidR="00D6307D" w:rsidRPr="00321B05" w:rsidRDefault="00D6307D" w:rsidP="00D6307D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73B155B7" w14:textId="77777777" w:rsidR="00D6307D" w:rsidRPr="00321B05" w:rsidRDefault="00D6307D" w:rsidP="00D6307D">
            <w:pPr>
              <w:rPr>
                <w:b/>
                <w:bCs/>
                <w:color w:val="000000" w:themeColor="text1"/>
                <w:rtl/>
              </w:rPr>
            </w:pPr>
            <w:r w:rsidRPr="00321B05">
              <w:rPr>
                <w:rFonts w:hint="cs"/>
                <w:b/>
                <w:bCs/>
                <w:color w:val="000000" w:themeColor="text1"/>
                <w:rtl/>
              </w:rPr>
              <w:t xml:space="preserve">30 و 18                   </w:t>
            </w:r>
          </w:p>
        </w:tc>
      </w:tr>
      <w:tr w:rsidR="00321B05" w:rsidRPr="00321B05" w14:paraId="2E1D7AF7" w14:textId="77777777" w:rsidTr="00D6307D">
        <w:trPr>
          <w:cantSplit/>
        </w:trPr>
        <w:tc>
          <w:tcPr>
            <w:tcW w:w="794" w:type="dxa"/>
          </w:tcPr>
          <w:p w14:paraId="227CAB1F" w14:textId="77777777" w:rsidR="00D6307D" w:rsidRPr="00321B05" w:rsidRDefault="00D6307D" w:rsidP="00D6307D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23BD8706" w14:textId="77777777" w:rsidR="00D6307D" w:rsidRPr="00321B05" w:rsidRDefault="00D6307D" w:rsidP="00D6307D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38F1C4F3" w14:textId="77777777" w:rsidR="00D6307D" w:rsidRPr="00321B05" w:rsidRDefault="00D6307D" w:rsidP="00D6307D">
            <w:pPr>
              <w:rPr>
                <w:color w:val="000000" w:themeColor="text1"/>
                <w:rtl/>
              </w:rPr>
            </w:pPr>
            <w:r w:rsidRPr="00321B05">
              <w:rPr>
                <w:rFonts w:hint="cs"/>
                <w:b/>
                <w:bCs/>
                <w:color w:val="000000" w:themeColor="text1"/>
                <w:rtl/>
              </w:rPr>
              <w:t xml:space="preserve"> 18 و 30 </w:t>
            </w:r>
          </w:p>
        </w:tc>
      </w:tr>
      <w:tr w:rsidR="00A83656" w:rsidRPr="00321B05" w14:paraId="28A5EBE5" w14:textId="77777777" w:rsidTr="00D6307D">
        <w:trPr>
          <w:cantSplit/>
        </w:trPr>
        <w:tc>
          <w:tcPr>
            <w:tcW w:w="794" w:type="dxa"/>
          </w:tcPr>
          <w:p w14:paraId="3C0323A8" w14:textId="77777777" w:rsidR="00A83656" w:rsidRPr="00321B05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5F7BBA46" w14:textId="77777777" w:rsidR="00A83656" w:rsidRPr="00321B05" w:rsidRDefault="00867BCA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آیین نامه بهداشت محیط مدارس و چک لیست بازرسی بهداشتی مدارس</w:t>
            </w:r>
          </w:p>
        </w:tc>
      </w:tr>
    </w:tbl>
    <w:p w14:paraId="00576937" w14:textId="77777777" w:rsidR="00DA6CEC" w:rsidRPr="00321B05" w:rsidRDefault="00DA6CEC" w:rsidP="00872B77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21B05" w:rsidRPr="00321B05" w14:paraId="3BC00355" w14:textId="77777777" w:rsidTr="00D6307D">
        <w:trPr>
          <w:cantSplit/>
        </w:trPr>
        <w:tc>
          <w:tcPr>
            <w:tcW w:w="794" w:type="dxa"/>
          </w:tcPr>
          <w:p w14:paraId="346C1F39" w14:textId="77777777" w:rsidR="00DA6CEC" w:rsidRPr="00321B05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32F6A90C" w14:textId="77777777" w:rsidR="00DA6CEC" w:rsidRPr="00321B05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  <w:r w:rsidR="00280825" w:rsidRPr="00321B05">
              <w:rPr>
                <w:rFonts w:ascii="Calibri" w:hAnsi="Calibri" w:cs="B Yagut" w:hint="cs"/>
                <w:b/>
                <w:color w:val="000000" w:themeColor="text1"/>
                <w:rtl/>
              </w:rPr>
              <w:t xml:space="preserve"> </w:t>
            </w:r>
            <w:r w:rsidR="00867BCA" w:rsidRPr="00321B05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بهداشت محیط مدارس</w:t>
            </w:r>
          </w:p>
        </w:tc>
      </w:tr>
      <w:tr w:rsidR="00321B05" w:rsidRPr="00321B05" w14:paraId="4E69664E" w14:textId="77777777" w:rsidTr="00D6307D">
        <w:trPr>
          <w:cantSplit/>
        </w:trPr>
        <w:tc>
          <w:tcPr>
            <w:tcW w:w="794" w:type="dxa"/>
          </w:tcPr>
          <w:p w14:paraId="504CA2C7" w14:textId="77777777" w:rsidR="00DA6CEC" w:rsidRPr="00321B05" w:rsidRDefault="005110C8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14</w:t>
            </w:r>
          </w:p>
        </w:tc>
        <w:tc>
          <w:tcPr>
            <w:tcW w:w="9411" w:type="dxa"/>
            <w:gridSpan w:val="2"/>
          </w:tcPr>
          <w:p w14:paraId="270D9066" w14:textId="77777777" w:rsidR="00DA6CEC" w:rsidRPr="00321B05" w:rsidRDefault="00D6307D" w:rsidP="00556CD6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Fonts w:cs="Times New Roman" w:hint="cs"/>
                <w:b/>
                <w:color w:val="000000" w:themeColor="text1"/>
                <w:rtl/>
              </w:rPr>
              <w:t>مدارس حداقل هرچند وقت یک بار بایستی توسط بازرس بهداشت محیط بازدید</w:t>
            </w:r>
            <w:r w:rsidR="002D7178" w:rsidRPr="00321B05">
              <w:rPr>
                <w:rFonts w:cs="Times New Roman" w:hint="cs"/>
                <w:b/>
                <w:color w:val="000000" w:themeColor="text1"/>
                <w:rtl/>
              </w:rPr>
              <w:t xml:space="preserve"> بهداشتی</w:t>
            </w:r>
            <w:r w:rsidRPr="00321B05">
              <w:rPr>
                <w:rFonts w:cs="Times New Roman" w:hint="cs"/>
                <w:b/>
                <w:color w:val="000000" w:themeColor="text1"/>
                <w:rtl/>
              </w:rPr>
              <w:t xml:space="preserve"> گردد ؟</w:t>
            </w:r>
          </w:p>
        </w:tc>
      </w:tr>
      <w:tr w:rsidR="00321B05" w:rsidRPr="00321B05" w14:paraId="7F37E8A9" w14:textId="77777777" w:rsidTr="00D6307D">
        <w:trPr>
          <w:cantSplit/>
        </w:trPr>
        <w:tc>
          <w:tcPr>
            <w:tcW w:w="794" w:type="dxa"/>
          </w:tcPr>
          <w:p w14:paraId="3C86A297" w14:textId="77777777" w:rsidR="00D6307D" w:rsidRPr="00321B05" w:rsidRDefault="00D6307D" w:rsidP="00D6307D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1418560C" w14:textId="77777777" w:rsidR="00D6307D" w:rsidRPr="00321B05" w:rsidRDefault="00D6307D" w:rsidP="00D6307D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04A9C003" w14:textId="77777777" w:rsidR="00D6307D" w:rsidRPr="00321B05" w:rsidRDefault="00D6307D" w:rsidP="00D6307D">
            <w:pPr>
              <w:rPr>
                <w:b/>
                <w:bCs/>
                <w:color w:val="000000" w:themeColor="text1"/>
              </w:rPr>
            </w:pPr>
            <w:r w:rsidRPr="00321B05">
              <w:rPr>
                <w:rFonts w:hint="cs"/>
                <w:b/>
                <w:bCs/>
                <w:color w:val="000000" w:themeColor="text1"/>
                <w:rtl/>
              </w:rPr>
              <w:t xml:space="preserve">هر یک ماه یک بار   </w:t>
            </w:r>
          </w:p>
        </w:tc>
      </w:tr>
      <w:tr w:rsidR="00321B05" w:rsidRPr="00321B05" w14:paraId="43804431" w14:textId="77777777" w:rsidTr="00D6307D">
        <w:trPr>
          <w:cantSplit/>
        </w:trPr>
        <w:tc>
          <w:tcPr>
            <w:tcW w:w="794" w:type="dxa"/>
          </w:tcPr>
          <w:p w14:paraId="1EE596BB" w14:textId="77777777" w:rsidR="00D6307D" w:rsidRPr="00321B05" w:rsidRDefault="00D6307D" w:rsidP="00D6307D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68D436CF" w14:textId="77777777" w:rsidR="00D6307D" w:rsidRPr="00321B05" w:rsidRDefault="00D6307D" w:rsidP="00D6307D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304789DA" w14:textId="77777777" w:rsidR="00D6307D" w:rsidRPr="00321B05" w:rsidRDefault="00D6307D" w:rsidP="00D6307D">
            <w:pPr>
              <w:rPr>
                <w:b/>
                <w:bCs/>
                <w:color w:val="000000" w:themeColor="text1"/>
                <w:rtl/>
              </w:rPr>
            </w:pPr>
            <w:r w:rsidRPr="00321B05">
              <w:rPr>
                <w:rFonts w:hint="cs"/>
                <w:b/>
                <w:bCs/>
                <w:color w:val="000000" w:themeColor="text1"/>
                <w:rtl/>
              </w:rPr>
              <w:t xml:space="preserve">هر 2 ماه یک بار   </w:t>
            </w:r>
          </w:p>
        </w:tc>
      </w:tr>
      <w:tr w:rsidR="00321B05" w:rsidRPr="00321B05" w14:paraId="7278C043" w14:textId="77777777" w:rsidTr="00D6307D">
        <w:trPr>
          <w:cantSplit/>
        </w:trPr>
        <w:tc>
          <w:tcPr>
            <w:tcW w:w="794" w:type="dxa"/>
          </w:tcPr>
          <w:p w14:paraId="2AC4D708" w14:textId="77777777" w:rsidR="00D6307D" w:rsidRPr="00321B05" w:rsidRDefault="00D6307D" w:rsidP="00D6307D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5C7A0F78" w14:textId="77777777" w:rsidR="00D6307D" w:rsidRPr="00321B05" w:rsidRDefault="00D6307D" w:rsidP="00D6307D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51B045F6" w14:textId="77777777" w:rsidR="00D6307D" w:rsidRPr="00321B05" w:rsidRDefault="00D6307D" w:rsidP="00D6307D">
            <w:pPr>
              <w:rPr>
                <w:b/>
                <w:bCs/>
                <w:color w:val="000000" w:themeColor="text1"/>
                <w:rtl/>
              </w:rPr>
            </w:pPr>
            <w:r w:rsidRPr="00321B05">
              <w:rPr>
                <w:rFonts w:hint="cs"/>
                <w:b/>
                <w:bCs/>
                <w:color w:val="000000" w:themeColor="text1"/>
                <w:rtl/>
              </w:rPr>
              <w:t xml:space="preserve">حداقل هر فصل یک بار    </w:t>
            </w:r>
          </w:p>
        </w:tc>
      </w:tr>
      <w:tr w:rsidR="00321B05" w:rsidRPr="00321B05" w14:paraId="0803E7DC" w14:textId="77777777" w:rsidTr="00D6307D">
        <w:trPr>
          <w:cantSplit/>
        </w:trPr>
        <w:tc>
          <w:tcPr>
            <w:tcW w:w="794" w:type="dxa"/>
          </w:tcPr>
          <w:p w14:paraId="1D74B8A3" w14:textId="77777777" w:rsidR="00D6307D" w:rsidRPr="00321B05" w:rsidRDefault="00D6307D" w:rsidP="00D6307D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21DC0714" w14:textId="77777777" w:rsidR="00D6307D" w:rsidRPr="00321B05" w:rsidRDefault="00D6307D" w:rsidP="00D6307D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11085725" w14:textId="77777777" w:rsidR="00D6307D" w:rsidRPr="00321B05" w:rsidRDefault="00D6307D" w:rsidP="00D6307D">
            <w:pPr>
              <w:rPr>
                <w:color w:val="000000" w:themeColor="text1"/>
                <w:rtl/>
              </w:rPr>
            </w:pPr>
            <w:r w:rsidRPr="00321B05">
              <w:rPr>
                <w:rFonts w:hint="cs"/>
                <w:b/>
                <w:bCs/>
                <w:color w:val="000000" w:themeColor="text1"/>
                <w:rtl/>
              </w:rPr>
              <w:t xml:space="preserve">هر 6 ماه یک بار </w:t>
            </w:r>
          </w:p>
        </w:tc>
      </w:tr>
      <w:tr w:rsidR="00A83656" w:rsidRPr="00321B05" w14:paraId="06A35AE9" w14:textId="77777777" w:rsidTr="00D6307D">
        <w:trPr>
          <w:cantSplit/>
        </w:trPr>
        <w:tc>
          <w:tcPr>
            <w:tcW w:w="794" w:type="dxa"/>
          </w:tcPr>
          <w:p w14:paraId="18E285FE" w14:textId="77777777" w:rsidR="00A83656" w:rsidRPr="00321B05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453B150D" w14:textId="77777777" w:rsidR="00A83656" w:rsidRPr="00321B05" w:rsidRDefault="00867BCA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آیین نامه بهداشت محیط مدارس و چک لیست بازرسی بهداشتی مدارس</w:t>
            </w:r>
          </w:p>
        </w:tc>
      </w:tr>
    </w:tbl>
    <w:p w14:paraId="43E33F30" w14:textId="77777777" w:rsidR="00DA6CEC" w:rsidRPr="00321B05" w:rsidRDefault="00DA6CEC" w:rsidP="00872B77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21B05" w:rsidRPr="00321B05" w14:paraId="54643674" w14:textId="77777777" w:rsidTr="00D87F2E">
        <w:trPr>
          <w:cantSplit/>
        </w:trPr>
        <w:tc>
          <w:tcPr>
            <w:tcW w:w="794" w:type="dxa"/>
          </w:tcPr>
          <w:p w14:paraId="7FFBE428" w14:textId="77777777" w:rsidR="00DA6CEC" w:rsidRPr="00321B05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7D6CDCEC" w14:textId="77777777" w:rsidR="00DA6CEC" w:rsidRPr="00321B05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  <w:r w:rsidR="00280825" w:rsidRPr="00321B05">
              <w:rPr>
                <w:rFonts w:ascii="Calibri" w:hAnsi="Calibri" w:cs="B Yagut" w:hint="cs"/>
                <w:b/>
                <w:color w:val="000000" w:themeColor="text1"/>
                <w:rtl/>
              </w:rPr>
              <w:t xml:space="preserve"> </w:t>
            </w:r>
            <w:r w:rsidR="00867BCA" w:rsidRPr="00321B05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بهداشت محیط مدارس</w:t>
            </w:r>
          </w:p>
        </w:tc>
      </w:tr>
      <w:tr w:rsidR="00321B05" w:rsidRPr="00321B05" w14:paraId="1B7B2276" w14:textId="77777777" w:rsidTr="00D87F2E">
        <w:trPr>
          <w:cantSplit/>
        </w:trPr>
        <w:tc>
          <w:tcPr>
            <w:tcW w:w="794" w:type="dxa"/>
          </w:tcPr>
          <w:p w14:paraId="2389EF90" w14:textId="77777777" w:rsidR="00DA6CEC" w:rsidRPr="00321B05" w:rsidRDefault="005110C8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15</w:t>
            </w:r>
          </w:p>
        </w:tc>
        <w:tc>
          <w:tcPr>
            <w:tcW w:w="9411" w:type="dxa"/>
            <w:gridSpan w:val="2"/>
          </w:tcPr>
          <w:p w14:paraId="7DB81E9B" w14:textId="77777777" w:rsidR="009F4C67" w:rsidRPr="00321B05" w:rsidRDefault="009F4C67" w:rsidP="009F4C67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حداقل فاصله مدارس از عوامل و مراکز آلودگی زا چند متر بایستی باشد؟</w:t>
            </w:r>
          </w:p>
        </w:tc>
      </w:tr>
      <w:tr w:rsidR="00321B05" w:rsidRPr="00321B05" w14:paraId="6370BE71" w14:textId="77777777" w:rsidTr="00D87F2E">
        <w:trPr>
          <w:cantSplit/>
        </w:trPr>
        <w:tc>
          <w:tcPr>
            <w:tcW w:w="794" w:type="dxa"/>
          </w:tcPr>
          <w:p w14:paraId="5DE5CFF9" w14:textId="77777777" w:rsidR="00DA6CEC" w:rsidRPr="00321B05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54686BC2" w14:textId="77777777" w:rsidR="00DA6CEC" w:rsidRPr="00321B05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44FAC552" w14:textId="77777777" w:rsidR="00DA6CEC" w:rsidRPr="00321B05" w:rsidRDefault="009F4C67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Cs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bCs/>
                <w:color w:val="000000" w:themeColor="text1"/>
                <w:rtl/>
                <w:lang w:bidi="fa-IR"/>
              </w:rPr>
              <w:t>500 متر</w:t>
            </w:r>
          </w:p>
        </w:tc>
      </w:tr>
      <w:tr w:rsidR="00321B05" w:rsidRPr="00321B05" w14:paraId="08F2C28E" w14:textId="77777777" w:rsidTr="00D87F2E">
        <w:trPr>
          <w:cantSplit/>
        </w:trPr>
        <w:tc>
          <w:tcPr>
            <w:tcW w:w="794" w:type="dxa"/>
          </w:tcPr>
          <w:p w14:paraId="7746E537" w14:textId="77777777" w:rsidR="00DA6CEC" w:rsidRPr="00321B05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75D46BF5" w14:textId="77777777" w:rsidR="00DA6CEC" w:rsidRPr="00321B05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713E954E" w14:textId="77777777" w:rsidR="00DA6CEC" w:rsidRPr="00321B05" w:rsidRDefault="009F4C67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Cs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bCs/>
                <w:color w:val="000000" w:themeColor="text1"/>
                <w:rtl/>
                <w:lang w:bidi="fa-IR"/>
              </w:rPr>
              <w:t>1000 متر</w:t>
            </w:r>
          </w:p>
        </w:tc>
      </w:tr>
      <w:tr w:rsidR="00321B05" w:rsidRPr="00321B05" w14:paraId="5CC3F4C4" w14:textId="77777777" w:rsidTr="00D87F2E">
        <w:trPr>
          <w:cantSplit/>
        </w:trPr>
        <w:tc>
          <w:tcPr>
            <w:tcW w:w="794" w:type="dxa"/>
          </w:tcPr>
          <w:p w14:paraId="641E86BE" w14:textId="77777777" w:rsidR="00DA6CEC" w:rsidRPr="00321B05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022419F8" w14:textId="77777777" w:rsidR="00DA6CEC" w:rsidRPr="00321B05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3E04E4A2" w14:textId="77777777" w:rsidR="00E02E33" w:rsidRPr="00321B05" w:rsidRDefault="009F4C67" w:rsidP="00E02E33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Cs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bCs/>
                <w:color w:val="000000" w:themeColor="text1"/>
                <w:rtl/>
                <w:lang w:bidi="fa-IR"/>
              </w:rPr>
              <w:t>2000 متر</w:t>
            </w:r>
          </w:p>
        </w:tc>
      </w:tr>
      <w:tr w:rsidR="00321B05" w:rsidRPr="00321B05" w14:paraId="35874FD2" w14:textId="77777777" w:rsidTr="00D87F2E">
        <w:trPr>
          <w:cantSplit/>
        </w:trPr>
        <w:tc>
          <w:tcPr>
            <w:tcW w:w="794" w:type="dxa"/>
          </w:tcPr>
          <w:p w14:paraId="6491F2D8" w14:textId="77777777" w:rsidR="00DA6CEC" w:rsidRPr="00321B05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4E1E3B09" w14:textId="77777777" w:rsidR="00DA6CEC" w:rsidRPr="00321B05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78CB97B1" w14:textId="77777777" w:rsidR="00DA6CEC" w:rsidRPr="00321B05" w:rsidRDefault="009F4C67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Cs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bCs/>
                <w:color w:val="000000" w:themeColor="text1"/>
                <w:rtl/>
                <w:lang w:bidi="fa-IR"/>
              </w:rPr>
              <w:t xml:space="preserve">هیچ کدام </w:t>
            </w:r>
          </w:p>
        </w:tc>
      </w:tr>
      <w:tr w:rsidR="00A83656" w:rsidRPr="00321B05" w14:paraId="733E6528" w14:textId="77777777" w:rsidTr="00A12D2B">
        <w:trPr>
          <w:cantSplit/>
        </w:trPr>
        <w:tc>
          <w:tcPr>
            <w:tcW w:w="794" w:type="dxa"/>
          </w:tcPr>
          <w:p w14:paraId="230E0222" w14:textId="77777777" w:rsidR="00A83656" w:rsidRPr="00321B05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6B7499D5" w14:textId="77777777" w:rsidR="00A83656" w:rsidRPr="00321B05" w:rsidRDefault="00867BCA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آیین نامه بهداشت محیط مدارس و چک لیست بازرسی بهداشتی مدارس</w:t>
            </w:r>
          </w:p>
        </w:tc>
      </w:tr>
    </w:tbl>
    <w:p w14:paraId="3BBB9536" w14:textId="77777777" w:rsidR="00DA6CEC" w:rsidRPr="00321B05" w:rsidRDefault="00DA6CEC" w:rsidP="00872B77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21B05" w:rsidRPr="00321B05" w14:paraId="28D60C63" w14:textId="77777777" w:rsidTr="00D87F2E">
        <w:trPr>
          <w:cantSplit/>
        </w:trPr>
        <w:tc>
          <w:tcPr>
            <w:tcW w:w="794" w:type="dxa"/>
          </w:tcPr>
          <w:p w14:paraId="2657FED4" w14:textId="77777777" w:rsidR="00DA6CEC" w:rsidRPr="00321B05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18D7C610" w14:textId="77777777" w:rsidR="00DA6CEC" w:rsidRPr="00321B05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  <w:r w:rsidR="00280825" w:rsidRPr="00321B05">
              <w:rPr>
                <w:rFonts w:ascii="Calibri" w:hAnsi="Calibri" w:cs="B Yagut" w:hint="cs"/>
                <w:b/>
                <w:color w:val="000000" w:themeColor="text1"/>
                <w:rtl/>
              </w:rPr>
              <w:t xml:space="preserve"> </w:t>
            </w:r>
            <w:r w:rsidR="00867BCA" w:rsidRPr="00321B05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بهداشت محیط مدارس</w:t>
            </w:r>
          </w:p>
        </w:tc>
      </w:tr>
      <w:tr w:rsidR="00321B05" w:rsidRPr="00321B05" w14:paraId="32507DD6" w14:textId="77777777" w:rsidTr="00D87F2E">
        <w:trPr>
          <w:cantSplit/>
        </w:trPr>
        <w:tc>
          <w:tcPr>
            <w:tcW w:w="794" w:type="dxa"/>
          </w:tcPr>
          <w:p w14:paraId="36A5EAC3" w14:textId="77777777" w:rsidR="00DA6CEC" w:rsidRPr="00321B05" w:rsidRDefault="005110C8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16</w:t>
            </w:r>
          </w:p>
        </w:tc>
        <w:tc>
          <w:tcPr>
            <w:tcW w:w="9411" w:type="dxa"/>
            <w:gridSpan w:val="2"/>
          </w:tcPr>
          <w:p w14:paraId="162C088B" w14:textId="77777777" w:rsidR="00072311" w:rsidRPr="00321B05" w:rsidRDefault="00072311" w:rsidP="00520A17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در مدارس شبانه روزی حداکثر ظرفیت هر اتاق چند نفر و برای هر نفر چن</w:t>
            </w:r>
            <w:r w:rsidR="002D7178" w:rsidRPr="00321B05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د</w:t>
            </w:r>
            <w:r w:rsidRPr="00321B05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 xml:space="preserve"> مترمربع می باشد؟</w:t>
            </w:r>
          </w:p>
        </w:tc>
      </w:tr>
      <w:tr w:rsidR="00321B05" w:rsidRPr="00321B05" w14:paraId="2EE88B40" w14:textId="77777777" w:rsidTr="00D87F2E">
        <w:trPr>
          <w:cantSplit/>
        </w:trPr>
        <w:tc>
          <w:tcPr>
            <w:tcW w:w="794" w:type="dxa"/>
          </w:tcPr>
          <w:p w14:paraId="54F83D34" w14:textId="77777777" w:rsidR="00DA6CEC" w:rsidRPr="00321B05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5250D226" w14:textId="77777777" w:rsidR="00DA6CEC" w:rsidRPr="00321B05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019AE8FB" w14:textId="77777777" w:rsidR="00DA6CEC" w:rsidRPr="00321B05" w:rsidRDefault="00072311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Cs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bCs/>
                <w:color w:val="000000" w:themeColor="text1"/>
                <w:rtl/>
                <w:lang w:bidi="fa-IR"/>
              </w:rPr>
              <w:t>8 نفر و 5 متر مربع</w:t>
            </w:r>
          </w:p>
        </w:tc>
      </w:tr>
      <w:tr w:rsidR="00321B05" w:rsidRPr="00321B05" w14:paraId="4006D6F3" w14:textId="77777777" w:rsidTr="00D87F2E">
        <w:trPr>
          <w:cantSplit/>
        </w:trPr>
        <w:tc>
          <w:tcPr>
            <w:tcW w:w="794" w:type="dxa"/>
          </w:tcPr>
          <w:p w14:paraId="2A32D438" w14:textId="77777777" w:rsidR="00DA6CEC" w:rsidRPr="00321B05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7B042FA2" w14:textId="77777777" w:rsidR="00DA6CEC" w:rsidRPr="00321B05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6AA466C0" w14:textId="77777777" w:rsidR="00DA6CEC" w:rsidRPr="00321B05" w:rsidRDefault="00072311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Cs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bCs/>
                <w:color w:val="000000" w:themeColor="text1"/>
                <w:rtl/>
                <w:lang w:bidi="fa-IR"/>
              </w:rPr>
              <w:t>4 نفر و 5 مترمربع</w:t>
            </w:r>
          </w:p>
        </w:tc>
      </w:tr>
      <w:tr w:rsidR="00321B05" w:rsidRPr="00321B05" w14:paraId="06D02BAA" w14:textId="77777777" w:rsidTr="00D87F2E">
        <w:trPr>
          <w:cantSplit/>
        </w:trPr>
        <w:tc>
          <w:tcPr>
            <w:tcW w:w="794" w:type="dxa"/>
          </w:tcPr>
          <w:p w14:paraId="61710423" w14:textId="77777777" w:rsidR="00DA6CEC" w:rsidRPr="00321B05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47B8A714" w14:textId="77777777" w:rsidR="00DA6CEC" w:rsidRPr="00321B05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11EE877B" w14:textId="77777777" w:rsidR="00DA6CEC" w:rsidRPr="00321B05" w:rsidRDefault="00072311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Cs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bCs/>
                <w:color w:val="000000" w:themeColor="text1"/>
                <w:rtl/>
                <w:lang w:bidi="fa-IR"/>
              </w:rPr>
              <w:t>8 نفر و 8 متر مربع</w:t>
            </w:r>
          </w:p>
        </w:tc>
      </w:tr>
      <w:tr w:rsidR="00321B05" w:rsidRPr="00321B05" w14:paraId="7F86B8A8" w14:textId="77777777" w:rsidTr="00D87F2E">
        <w:trPr>
          <w:cantSplit/>
        </w:trPr>
        <w:tc>
          <w:tcPr>
            <w:tcW w:w="794" w:type="dxa"/>
          </w:tcPr>
          <w:p w14:paraId="7B27D226" w14:textId="77777777" w:rsidR="00DA6CEC" w:rsidRPr="00321B05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41B60141" w14:textId="77777777" w:rsidR="00DA6CEC" w:rsidRPr="00321B05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7E5AE16B" w14:textId="77777777" w:rsidR="00DA6CEC" w:rsidRPr="00321B05" w:rsidRDefault="00072311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Cs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bCs/>
                <w:color w:val="000000" w:themeColor="text1"/>
                <w:rtl/>
                <w:lang w:bidi="fa-IR"/>
              </w:rPr>
              <w:t>هیچ کدام</w:t>
            </w:r>
          </w:p>
        </w:tc>
      </w:tr>
      <w:tr w:rsidR="00A83656" w:rsidRPr="00321B05" w14:paraId="75DDBD9E" w14:textId="77777777" w:rsidTr="00A12D2B">
        <w:trPr>
          <w:cantSplit/>
        </w:trPr>
        <w:tc>
          <w:tcPr>
            <w:tcW w:w="794" w:type="dxa"/>
          </w:tcPr>
          <w:p w14:paraId="6E670FB9" w14:textId="77777777" w:rsidR="00A83656" w:rsidRPr="00321B05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02D30E71" w14:textId="77777777" w:rsidR="00A83656" w:rsidRPr="00321B05" w:rsidRDefault="00867BCA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آیین نامه بهداشت محیط مدارس و چک لیست بازرسی بهداشتی مدارس</w:t>
            </w:r>
          </w:p>
        </w:tc>
      </w:tr>
    </w:tbl>
    <w:p w14:paraId="56C05BEC" w14:textId="77777777" w:rsidR="00DA6CEC" w:rsidRPr="00321B05" w:rsidRDefault="00DA6CEC" w:rsidP="00872B77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21B05" w:rsidRPr="00321B05" w14:paraId="7B66E153" w14:textId="77777777" w:rsidTr="003607FB">
        <w:trPr>
          <w:cantSplit/>
        </w:trPr>
        <w:tc>
          <w:tcPr>
            <w:tcW w:w="794" w:type="dxa"/>
          </w:tcPr>
          <w:p w14:paraId="2C935184" w14:textId="77777777" w:rsidR="00DA6CEC" w:rsidRPr="00321B05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2AAAF432" w14:textId="77777777" w:rsidR="00DA6CEC" w:rsidRPr="00321B05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  <w:r w:rsidR="00280825" w:rsidRPr="00321B05">
              <w:rPr>
                <w:rFonts w:ascii="Calibri" w:hAnsi="Calibri" w:cs="B Yagut" w:hint="cs"/>
                <w:b/>
                <w:color w:val="000000" w:themeColor="text1"/>
                <w:rtl/>
              </w:rPr>
              <w:t xml:space="preserve"> </w:t>
            </w:r>
            <w:r w:rsidR="00867BCA" w:rsidRPr="00321B05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بهداشت محیط مدارس</w:t>
            </w:r>
          </w:p>
        </w:tc>
      </w:tr>
      <w:tr w:rsidR="00321B05" w:rsidRPr="00321B05" w14:paraId="5ECA272D" w14:textId="77777777" w:rsidTr="003607FB">
        <w:trPr>
          <w:cantSplit/>
        </w:trPr>
        <w:tc>
          <w:tcPr>
            <w:tcW w:w="794" w:type="dxa"/>
          </w:tcPr>
          <w:p w14:paraId="34DF3213" w14:textId="77777777" w:rsidR="00DA6CEC" w:rsidRPr="00321B05" w:rsidRDefault="005110C8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17</w:t>
            </w:r>
          </w:p>
        </w:tc>
        <w:tc>
          <w:tcPr>
            <w:tcW w:w="9411" w:type="dxa"/>
            <w:gridSpan w:val="2"/>
          </w:tcPr>
          <w:p w14:paraId="7190E5BB" w14:textId="77777777" w:rsidR="00DA6CEC" w:rsidRPr="00321B05" w:rsidRDefault="00072311" w:rsidP="003607FB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آب مصرفی در مدارس بایستی مطابق با کدام استاندارد ها باشد؟</w:t>
            </w:r>
          </w:p>
        </w:tc>
      </w:tr>
      <w:tr w:rsidR="00321B05" w:rsidRPr="00321B05" w14:paraId="203FD615" w14:textId="77777777" w:rsidTr="003607FB">
        <w:trPr>
          <w:cantSplit/>
        </w:trPr>
        <w:tc>
          <w:tcPr>
            <w:tcW w:w="794" w:type="dxa"/>
          </w:tcPr>
          <w:p w14:paraId="0C4DC716" w14:textId="77777777" w:rsidR="00DA6CEC" w:rsidRPr="00321B05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1EDB5363" w14:textId="77777777" w:rsidR="00DA6CEC" w:rsidRPr="00321B05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5F1ABFE0" w14:textId="77777777" w:rsidR="00DA6CEC" w:rsidRPr="00321B05" w:rsidRDefault="00072311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Cs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bCs/>
                <w:color w:val="000000" w:themeColor="text1"/>
                <w:rtl/>
                <w:lang w:bidi="fa-IR"/>
              </w:rPr>
              <w:t>استاندارد 1053</w:t>
            </w:r>
          </w:p>
        </w:tc>
      </w:tr>
      <w:tr w:rsidR="00321B05" w:rsidRPr="00321B05" w14:paraId="62BC206B" w14:textId="77777777" w:rsidTr="003607FB">
        <w:trPr>
          <w:cantSplit/>
        </w:trPr>
        <w:tc>
          <w:tcPr>
            <w:tcW w:w="794" w:type="dxa"/>
          </w:tcPr>
          <w:p w14:paraId="4C04B813" w14:textId="77777777" w:rsidR="00DA6CEC" w:rsidRPr="00321B05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6C167F93" w14:textId="77777777" w:rsidR="00DA6CEC" w:rsidRPr="00321B05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36291FF7" w14:textId="77777777" w:rsidR="00DA6CEC" w:rsidRPr="00321B05" w:rsidRDefault="00072311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Cs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bCs/>
                <w:color w:val="000000" w:themeColor="text1"/>
                <w:rtl/>
                <w:lang w:bidi="fa-IR"/>
              </w:rPr>
              <w:t>استاندارد 1011</w:t>
            </w:r>
          </w:p>
        </w:tc>
      </w:tr>
      <w:tr w:rsidR="00321B05" w:rsidRPr="00321B05" w14:paraId="6B03F527" w14:textId="77777777" w:rsidTr="003607FB">
        <w:trPr>
          <w:cantSplit/>
        </w:trPr>
        <w:tc>
          <w:tcPr>
            <w:tcW w:w="794" w:type="dxa"/>
          </w:tcPr>
          <w:p w14:paraId="663492F8" w14:textId="77777777" w:rsidR="00DA6CEC" w:rsidRPr="00321B05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09F715BB" w14:textId="77777777" w:rsidR="00DA6CEC" w:rsidRPr="00321B05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67094E0B" w14:textId="77777777" w:rsidR="00DA6CEC" w:rsidRPr="00321B05" w:rsidRDefault="00072311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Cs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bCs/>
                <w:color w:val="000000" w:themeColor="text1"/>
                <w:rtl/>
                <w:lang w:bidi="fa-IR"/>
              </w:rPr>
              <w:t xml:space="preserve">الف و ب صحیح است </w:t>
            </w:r>
          </w:p>
        </w:tc>
      </w:tr>
      <w:tr w:rsidR="00321B05" w:rsidRPr="00321B05" w14:paraId="11DEA4CD" w14:textId="77777777" w:rsidTr="003607FB">
        <w:trPr>
          <w:cantSplit/>
        </w:trPr>
        <w:tc>
          <w:tcPr>
            <w:tcW w:w="794" w:type="dxa"/>
          </w:tcPr>
          <w:p w14:paraId="11E0CE5C" w14:textId="77777777" w:rsidR="00DA6CEC" w:rsidRPr="00321B05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78595631" w14:textId="77777777" w:rsidR="00DA6CEC" w:rsidRPr="00321B05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164C8D8A" w14:textId="77777777" w:rsidR="00DA6CEC" w:rsidRPr="00321B05" w:rsidRDefault="00072311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Cs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bCs/>
                <w:color w:val="000000" w:themeColor="text1"/>
                <w:rtl/>
                <w:lang w:bidi="fa-IR"/>
              </w:rPr>
              <w:t xml:space="preserve">هیچ کدام </w:t>
            </w:r>
          </w:p>
        </w:tc>
      </w:tr>
      <w:tr w:rsidR="00867BCA" w:rsidRPr="00321B05" w14:paraId="176EBC3A" w14:textId="77777777" w:rsidTr="005E1879">
        <w:trPr>
          <w:cantSplit/>
        </w:trPr>
        <w:tc>
          <w:tcPr>
            <w:tcW w:w="794" w:type="dxa"/>
          </w:tcPr>
          <w:p w14:paraId="256512C2" w14:textId="77777777" w:rsidR="00867BCA" w:rsidRPr="00321B05" w:rsidRDefault="00867BCA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</w:t>
            </w:r>
          </w:p>
        </w:tc>
        <w:tc>
          <w:tcPr>
            <w:tcW w:w="9411" w:type="dxa"/>
            <w:gridSpan w:val="2"/>
          </w:tcPr>
          <w:p w14:paraId="318D5E7D" w14:textId="77777777" w:rsidR="00867BCA" w:rsidRPr="00321B05" w:rsidRDefault="00867BCA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Cs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آیین نامه بهداشت محیط مدارس و چک لیست بازرسی بهداشتی مدارس</w:t>
            </w:r>
          </w:p>
        </w:tc>
      </w:tr>
    </w:tbl>
    <w:p w14:paraId="0E37B63E" w14:textId="77777777" w:rsidR="00DA6CEC" w:rsidRPr="00321B05" w:rsidRDefault="00DA6CEC" w:rsidP="00872B77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21B05" w:rsidRPr="00321B05" w14:paraId="2D3CDDBF" w14:textId="77777777" w:rsidTr="00CE7BDA">
        <w:trPr>
          <w:cantSplit/>
        </w:trPr>
        <w:tc>
          <w:tcPr>
            <w:tcW w:w="794" w:type="dxa"/>
          </w:tcPr>
          <w:p w14:paraId="0A5732B5" w14:textId="77777777" w:rsidR="00DA6CEC" w:rsidRPr="00321B05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4E40F67C" w14:textId="77777777" w:rsidR="00DA6CEC" w:rsidRPr="00321B05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  <w:r w:rsidR="00280825" w:rsidRPr="00321B05">
              <w:rPr>
                <w:rFonts w:ascii="Calibri" w:hAnsi="Calibri" w:cs="B Yagut" w:hint="cs"/>
                <w:b/>
                <w:color w:val="000000" w:themeColor="text1"/>
                <w:rtl/>
              </w:rPr>
              <w:t xml:space="preserve"> </w:t>
            </w:r>
            <w:r w:rsidR="002D7178" w:rsidRPr="00321B05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بهداشت محیط مدارس</w:t>
            </w:r>
          </w:p>
        </w:tc>
      </w:tr>
      <w:tr w:rsidR="00321B05" w:rsidRPr="00321B05" w14:paraId="219A11A9" w14:textId="77777777" w:rsidTr="00CE7BDA">
        <w:trPr>
          <w:cantSplit/>
        </w:trPr>
        <w:tc>
          <w:tcPr>
            <w:tcW w:w="794" w:type="dxa"/>
          </w:tcPr>
          <w:p w14:paraId="1313B50B" w14:textId="77777777" w:rsidR="00DA6CEC" w:rsidRPr="00321B05" w:rsidRDefault="005110C8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18</w:t>
            </w:r>
          </w:p>
        </w:tc>
        <w:tc>
          <w:tcPr>
            <w:tcW w:w="9411" w:type="dxa"/>
            <w:gridSpan w:val="2"/>
          </w:tcPr>
          <w:p w14:paraId="76151380" w14:textId="77777777" w:rsidR="00DA6CEC" w:rsidRPr="00321B05" w:rsidRDefault="00072311" w:rsidP="003607FB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شدت روشنایی راهرو ها در مدارس چقدر بایستی باشد؟</w:t>
            </w:r>
          </w:p>
        </w:tc>
      </w:tr>
      <w:tr w:rsidR="00321B05" w:rsidRPr="00321B05" w14:paraId="1BBA5501" w14:textId="77777777" w:rsidTr="00CE7BDA">
        <w:trPr>
          <w:cantSplit/>
        </w:trPr>
        <w:tc>
          <w:tcPr>
            <w:tcW w:w="794" w:type="dxa"/>
          </w:tcPr>
          <w:p w14:paraId="2EA4331F" w14:textId="77777777" w:rsidR="00CE7BDA" w:rsidRPr="00321B05" w:rsidRDefault="00CE7BDA" w:rsidP="00CE7BDA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6C4A04F9" w14:textId="77777777" w:rsidR="00CE7BDA" w:rsidRPr="00321B05" w:rsidRDefault="00CE7BDA" w:rsidP="00CE7BDA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6EADC70E" w14:textId="77777777" w:rsidR="00CE7BDA" w:rsidRPr="00321B05" w:rsidRDefault="00072311" w:rsidP="00CE7BD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Cs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bCs/>
                <w:color w:val="000000" w:themeColor="text1"/>
                <w:rtl/>
                <w:lang w:bidi="fa-IR"/>
              </w:rPr>
              <w:t>150-100 لوکس</w:t>
            </w:r>
          </w:p>
        </w:tc>
      </w:tr>
      <w:tr w:rsidR="00321B05" w:rsidRPr="00321B05" w14:paraId="1B3AA60B" w14:textId="77777777" w:rsidTr="00CE7BDA">
        <w:trPr>
          <w:cantSplit/>
        </w:trPr>
        <w:tc>
          <w:tcPr>
            <w:tcW w:w="794" w:type="dxa"/>
          </w:tcPr>
          <w:p w14:paraId="565BD703" w14:textId="77777777" w:rsidR="00CE7BDA" w:rsidRPr="00321B05" w:rsidRDefault="00CE7BDA" w:rsidP="00CE7BDA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1C546B27" w14:textId="77777777" w:rsidR="00CE7BDA" w:rsidRPr="00321B05" w:rsidRDefault="00CE7BDA" w:rsidP="00CE7BDA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6D9F8192" w14:textId="77777777" w:rsidR="00CE7BDA" w:rsidRPr="00321B05" w:rsidRDefault="00072311" w:rsidP="00CE7BD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Cs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bCs/>
                <w:color w:val="000000" w:themeColor="text1"/>
                <w:rtl/>
                <w:lang w:bidi="fa-IR"/>
              </w:rPr>
              <w:t>200 لوکس</w:t>
            </w:r>
          </w:p>
        </w:tc>
      </w:tr>
      <w:tr w:rsidR="00321B05" w:rsidRPr="00321B05" w14:paraId="57A4D521" w14:textId="77777777" w:rsidTr="00CE7BDA">
        <w:trPr>
          <w:cantSplit/>
        </w:trPr>
        <w:tc>
          <w:tcPr>
            <w:tcW w:w="794" w:type="dxa"/>
          </w:tcPr>
          <w:p w14:paraId="3400ABF8" w14:textId="77777777" w:rsidR="00CE7BDA" w:rsidRPr="00321B05" w:rsidRDefault="00CE7BDA" w:rsidP="00CE7BDA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18D216DF" w14:textId="77777777" w:rsidR="00CE7BDA" w:rsidRPr="00321B05" w:rsidRDefault="00CE7BDA" w:rsidP="00CE7BDA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4EC43151" w14:textId="77777777" w:rsidR="00CE7BDA" w:rsidRPr="00321B05" w:rsidRDefault="00072311" w:rsidP="00CE7BD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Cs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bCs/>
                <w:color w:val="000000" w:themeColor="text1"/>
                <w:rtl/>
                <w:lang w:bidi="fa-IR"/>
              </w:rPr>
              <w:t>50 لوکس</w:t>
            </w:r>
          </w:p>
        </w:tc>
      </w:tr>
      <w:tr w:rsidR="00321B05" w:rsidRPr="00321B05" w14:paraId="06D8C8B9" w14:textId="77777777" w:rsidTr="00CE7BDA">
        <w:trPr>
          <w:cantSplit/>
        </w:trPr>
        <w:tc>
          <w:tcPr>
            <w:tcW w:w="794" w:type="dxa"/>
          </w:tcPr>
          <w:p w14:paraId="6991319F" w14:textId="77777777" w:rsidR="00CE7BDA" w:rsidRPr="00321B05" w:rsidRDefault="00CE7BDA" w:rsidP="00CE7BDA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02298A6A" w14:textId="77777777" w:rsidR="00CE7BDA" w:rsidRPr="00321B05" w:rsidRDefault="00CE7BDA" w:rsidP="00CE7BDA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0EAFBC55" w14:textId="77777777" w:rsidR="00CE7BDA" w:rsidRPr="00321B05" w:rsidRDefault="00072311" w:rsidP="00CE7BD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Cs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bCs/>
                <w:color w:val="000000" w:themeColor="text1"/>
                <w:rtl/>
                <w:lang w:bidi="fa-IR"/>
              </w:rPr>
              <w:t>500 لوکس</w:t>
            </w:r>
          </w:p>
        </w:tc>
      </w:tr>
      <w:tr w:rsidR="00867BCA" w:rsidRPr="00321B05" w14:paraId="2D31AF45" w14:textId="77777777" w:rsidTr="005E1879">
        <w:trPr>
          <w:cantSplit/>
        </w:trPr>
        <w:tc>
          <w:tcPr>
            <w:tcW w:w="794" w:type="dxa"/>
          </w:tcPr>
          <w:p w14:paraId="45992265" w14:textId="77777777" w:rsidR="00867BCA" w:rsidRPr="00321B05" w:rsidRDefault="00867BCA" w:rsidP="00CE7BDA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</w:t>
            </w:r>
          </w:p>
        </w:tc>
        <w:tc>
          <w:tcPr>
            <w:tcW w:w="9411" w:type="dxa"/>
            <w:gridSpan w:val="2"/>
          </w:tcPr>
          <w:p w14:paraId="1EC95795" w14:textId="77777777" w:rsidR="00867BCA" w:rsidRPr="00321B05" w:rsidRDefault="00867BCA" w:rsidP="00CE7BD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Cs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آیین نامه بهداشت محیط مدارس و چک لیست بازرسی بهداشتی مدارس</w:t>
            </w:r>
          </w:p>
        </w:tc>
      </w:tr>
    </w:tbl>
    <w:p w14:paraId="661DB01F" w14:textId="77777777" w:rsidR="00DA6CEC" w:rsidRPr="00321B05" w:rsidRDefault="00DA6CEC" w:rsidP="00872B77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21B05" w:rsidRPr="00321B05" w14:paraId="0754999B" w14:textId="77777777" w:rsidTr="00D87F2E">
        <w:trPr>
          <w:cantSplit/>
        </w:trPr>
        <w:tc>
          <w:tcPr>
            <w:tcW w:w="794" w:type="dxa"/>
          </w:tcPr>
          <w:p w14:paraId="1BFA8F19" w14:textId="77777777" w:rsidR="00DA6CEC" w:rsidRPr="00321B05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765072E4" w14:textId="77777777" w:rsidR="00DA6CEC" w:rsidRPr="00321B05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  <w:r w:rsidR="00280825" w:rsidRPr="00321B05">
              <w:rPr>
                <w:rFonts w:ascii="Calibri" w:hAnsi="Calibri" w:cs="B Yagut" w:hint="cs"/>
                <w:b/>
                <w:color w:val="000000" w:themeColor="text1"/>
                <w:rtl/>
              </w:rPr>
              <w:t xml:space="preserve"> </w:t>
            </w:r>
            <w:r w:rsidR="00867BCA" w:rsidRPr="00321B05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بهداشت محیط مدارس</w:t>
            </w:r>
          </w:p>
        </w:tc>
      </w:tr>
      <w:tr w:rsidR="00321B05" w:rsidRPr="00321B05" w14:paraId="0E098121" w14:textId="77777777" w:rsidTr="00D87F2E">
        <w:trPr>
          <w:cantSplit/>
        </w:trPr>
        <w:tc>
          <w:tcPr>
            <w:tcW w:w="794" w:type="dxa"/>
          </w:tcPr>
          <w:p w14:paraId="53957DB0" w14:textId="77777777" w:rsidR="00DA6CEC" w:rsidRPr="00321B05" w:rsidRDefault="005110C8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19</w:t>
            </w:r>
          </w:p>
        </w:tc>
        <w:tc>
          <w:tcPr>
            <w:tcW w:w="9411" w:type="dxa"/>
            <w:gridSpan w:val="2"/>
          </w:tcPr>
          <w:p w14:paraId="2903B37D" w14:textId="77777777" w:rsidR="00DA6CEC" w:rsidRPr="00321B05" w:rsidRDefault="00C90BD8" w:rsidP="003607FB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میزان رطوبت مناسب در کلاس ها چقدر بایستی باشد؟</w:t>
            </w:r>
          </w:p>
        </w:tc>
      </w:tr>
      <w:tr w:rsidR="00321B05" w:rsidRPr="00321B05" w14:paraId="3C9A135F" w14:textId="77777777" w:rsidTr="00D87F2E">
        <w:trPr>
          <w:cantSplit/>
        </w:trPr>
        <w:tc>
          <w:tcPr>
            <w:tcW w:w="794" w:type="dxa"/>
          </w:tcPr>
          <w:p w14:paraId="1DAB83BD" w14:textId="77777777" w:rsidR="00DA6CEC" w:rsidRPr="00321B05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57E9BEB4" w14:textId="77777777" w:rsidR="00DA6CEC" w:rsidRPr="00321B05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3D45DF73" w14:textId="77777777" w:rsidR="00DA6CEC" w:rsidRPr="00321B05" w:rsidRDefault="00C90BD8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Cs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bCs/>
                <w:color w:val="000000" w:themeColor="text1"/>
                <w:rtl/>
                <w:lang w:bidi="fa-IR"/>
              </w:rPr>
              <w:t xml:space="preserve">40-30 درصد </w:t>
            </w:r>
          </w:p>
        </w:tc>
      </w:tr>
      <w:tr w:rsidR="00321B05" w:rsidRPr="00321B05" w14:paraId="7CD1F5CD" w14:textId="77777777" w:rsidTr="00D87F2E">
        <w:trPr>
          <w:cantSplit/>
        </w:trPr>
        <w:tc>
          <w:tcPr>
            <w:tcW w:w="794" w:type="dxa"/>
          </w:tcPr>
          <w:p w14:paraId="7DE6001F" w14:textId="77777777" w:rsidR="00DA6CEC" w:rsidRPr="00321B05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7B9F9294" w14:textId="77777777" w:rsidR="00DA6CEC" w:rsidRPr="00321B05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33C73892" w14:textId="77777777" w:rsidR="00DA6CEC" w:rsidRPr="00321B05" w:rsidRDefault="00C90BD8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Cs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bCs/>
                <w:color w:val="000000" w:themeColor="text1"/>
                <w:rtl/>
                <w:lang w:bidi="fa-IR"/>
              </w:rPr>
              <w:t>60-50 درصد</w:t>
            </w:r>
          </w:p>
        </w:tc>
      </w:tr>
      <w:tr w:rsidR="00321B05" w:rsidRPr="00321B05" w14:paraId="42D4A800" w14:textId="77777777" w:rsidTr="00D87F2E">
        <w:trPr>
          <w:cantSplit/>
        </w:trPr>
        <w:tc>
          <w:tcPr>
            <w:tcW w:w="794" w:type="dxa"/>
          </w:tcPr>
          <w:p w14:paraId="1DCFC597" w14:textId="77777777" w:rsidR="00DA6CEC" w:rsidRPr="00321B05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46DBFF1B" w14:textId="77777777" w:rsidR="00DA6CEC" w:rsidRPr="00321B05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00D69311" w14:textId="77777777" w:rsidR="00DA6CEC" w:rsidRPr="00321B05" w:rsidRDefault="00C90BD8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Cs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bCs/>
                <w:color w:val="000000" w:themeColor="text1"/>
                <w:rtl/>
                <w:lang w:bidi="fa-IR"/>
              </w:rPr>
              <w:t>70 درصد</w:t>
            </w:r>
          </w:p>
        </w:tc>
      </w:tr>
      <w:tr w:rsidR="00321B05" w:rsidRPr="00321B05" w14:paraId="6EC1FBF3" w14:textId="77777777" w:rsidTr="00D87F2E">
        <w:trPr>
          <w:cantSplit/>
        </w:trPr>
        <w:tc>
          <w:tcPr>
            <w:tcW w:w="794" w:type="dxa"/>
          </w:tcPr>
          <w:p w14:paraId="733DE403" w14:textId="77777777" w:rsidR="00DA6CEC" w:rsidRPr="00321B05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28612E7E" w14:textId="77777777" w:rsidR="00DA6CEC" w:rsidRPr="00321B05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334164BA" w14:textId="77777777" w:rsidR="00DA6CEC" w:rsidRPr="00321B05" w:rsidRDefault="00C90BD8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Cs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bCs/>
                <w:color w:val="000000" w:themeColor="text1"/>
                <w:rtl/>
                <w:lang w:bidi="fa-IR"/>
              </w:rPr>
              <w:t xml:space="preserve">هیچ کدام </w:t>
            </w:r>
          </w:p>
        </w:tc>
      </w:tr>
      <w:tr w:rsidR="00A83656" w:rsidRPr="00321B05" w14:paraId="138A6748" w14:textId="77777777" w:rsidTr="00A12D2B">
        <w:trPr>
          <w:cantSplit/>
        </w:trPr>
        <w:tc>
          <w:tcPr>
            <w:tcW w:w="794" w:type="dxa"/>
          </w:tcPr>
          <w:p w14:paraId="22EB84F4" w14:textId="77777777" w:rsidR="00A83656" w:rsidRPr="00321B05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405838DE" w14:textId="77777777" w:rsidR="00A83656" w:rsidRPr="00321B05" w:rsidRDefault="00867BCA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آیین نامه بهداشت محیط مدارس و چک لیست بازرسی بهداشتی مدارس</w:t>
            </w:r>
          </w:p>
        </w:tc>
      </w:tr>
    </w:tbl>
    <w:p w14:paraId="3FA8E556" w14:textId="77777777" w:rsidR="00DA6CEC" w:rsidRPr="00321B05" w:rsidRDefault="00DA6CEC" w:rsidP="00872B77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21B05" w:rsidRPr="00321B05" w14:paraId="4EA08DD8" w14:textId="77777777" w:rsidTr="00D87F2E">
        <w:trPr>
          <w:cantSplit/>
        </w:trPr>
        <w:tc>
          <w:tcPr>
            <w:tcW w:w="794" w:type="dxa"/>
          </w:tcPr>
          <w:p w14:paraId="4D72E637" w14:textId="77777777" w:rsidR="00DA6CEC" w:rsidRPr="00321B05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4BF69AE1" w14:textId="77777777" w:rsidR="00DA6CEC" w:rsidRPr="00321B05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  <w:r w:rsidR="00280825" w:rsidRPr="00321B05">
              <w:rPr>
                <w:rFonts w:ascii="Calibri" w:hAnsi="Calibri" w:cs="B Yagut" w:hint="cs"/>
                <w:b/>
                <w:color w:val="000000" w:themeColor="text1"/>
                <w:rtl/>
              </w:rPr>
              <w:t xml:space="preserve"> </w:t>
            </w:r>
            <w:r w:rsidR="00867BCA" w:rsidRPr="00321B05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بهداشت محیط مدارس</w:t>
            </w:r>
          </w:p>
        </w:tc>
      </w:tr>
      <w:tr w:rsidR="00321B05" w:rsidRPr="00321B05" w14:paraId="6CEE5945" w14:textId="77777777" w:rsidTr="00D87F2E">
        <w:trPr>
          <w:cantSplit/>
        </w:trPr>
        <w:tc>
          <w:tcPr>
            <w:tcW w:w="794" w:type="dxa"/>
          </w:tcPr>
          <w:p w14:paraId="006E64B9" w14:textId="77777777" w:rsidR="00DA6CEC" w:rsidRPr="00321B05" w:rsidRDefault="005110C8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20</w:t>
            </w:r>
          </w:p>
        </w:tc>
        <w:tc>
          <w:tcPr>
            <w:tcW w:w="9411" w:type="dxa"/>
            <w:gridSpan w:val="2"/>
          </w:tcPr>
          <w:p w14:paraId="261ACB1A" w14:textId="77777777" w:rsidR="00DA6CEC" w:rsidRPr="00321B05" w:rsidRDefault="00C90BD8" w:rsidP="00185E56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درجه حرارت کلاس های درس در مدارس در چه محدوده ای بایسی باشد؟</w:t>
            </w:r>
          </w:p>
        </w:tc>
      </w:tr>
      <w:tr w:rsidR="00321B05" w:rsidRPr="00321B05" w14:paraId="707E7B14" w14:textId="77777777" w:rsidTr="00D87F2E">
        <w:trPr>
          <w:cantSplit/>
        </w:trPr>
        <w:tc>
          <w:tcPr>
            <w:tcW w:w="794" w:type="dxa"/>
          </w:tcPr>
          <w:p w14:paraId="0EE39395" w14:textId="77777777" w:rsidR="00DA6CEC" w:rsidRPr="00321B05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4BA17F63" w14:textId="77777777" w:rsidR="00DA6CEC" w:rsidRPr="00321B05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0DA0E504" w14:textId="77777777" w:rsidR="00DA6CEC" w:rsidRPr="00321B05" w:rsidRDefault="00C90BD8" w:rsidP="00E0713D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Cs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bCs/>
                <w:color w:val="000000" w:themeColor="text1"/>
                <w:rtl/>
                <w:lang w:bidi="fa-IR"/>
              </w:rPr>
              <w:t>بیش از 21 درجه سانتی گراد</w:t>
            </w:r>
          </w:p>
        </w:tc>
      </w:tr>
      <w:tr w:rsidR="00321B05" w:rsidRPr="00321B05" w14:paraId="6523E7FB" w14:textId="77777777" w:rsidTr="00D87F2E">
        <w:trPr>
          <w:cantSplit/>
        </w:trPr>
        <w:tc>
          <w:tcPr>
            <w:tcW w:w="794" w:type="dxa"/>
          </w:tcPr>
          <w:p w14:paraId="3F44AA0C" w14:textId="77777777" w:rsidR="00DA6CEC" w:rsidRPr="00321B05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483C6AE5" w14:textId="77777777" w:rsidR="00DA6CEC" w:rsidRPr="00321B05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50DDB98B" w14:textId="77777777" w:rsidR="00DA6CEC" w:rsidRPr="00321B05" w:rsidRDefault="00C90BD8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Cs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bCs/>
                <w:color w:val="000000" w:themeColor="text1"/>
                <w:rtl/>
                <w:lang w:bidi="fa-IR"/>
              </w:rPr>
              <w:t xml:space="preserve">25 درجه سانتی گراد </w:t>
            </w:r>
          </w:p>
        </w:tc>
      </w:tr>
      <w:tr w:rsidR="00321B05" w:rsidRPr="00321B05" w14:paraId="63CCAAC9" w14:textId="77777777" w:rsidTr="00D87F2E">
        <w:trPr>
          <w:cantSplit/>
        </w:trPr>
        <w:tc>
          <w:tcPr>
            <w:tcW w:w="794" w:type="dxa"/>
          </w:tcPr>
          <w:p w14:paraId="2D8763E6" w14:textId="77777777" w:rsidR="00DA6CEC" w:rsidRPr="00321B05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3E102E9E" w14:textId="77777777" w:rsidR="00DA6CEC" w:rsidRPr="00321B05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0DD948DB" w14:textId="77777777" w:rsidR="00DA6CEC" w:rsidRPr="00321B05" w:rsidRDefault="00C90BD8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Cs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bCs/>
                <w:color w:val="000000" w:themeColor="text1"/>
                <w:rtl/>
                <w:lang w:bidi="fa-IR"/>
              </w:rPr>
              <w:t>21-18 درجه سانتی گراد</w:t>
            </w:r>
          </w:p>
        </w:tc>
      </w:tr>
      <w:tr w:rsidR="00321B05" w:rsidRPr="00321B05" w14:paraId="2AD2F4FA" w14:textId="77777777" w:rsidTr="00D87F2E">
        <w:trPr>
          <w:cantSplit/>
        </w:trPr>
        <w:tc>
          <w:tcPr>
            <w:tcW w:w="794" w:type="dxa"/>
          </w:tcPr>
          <w:p w14:paraId="3DC0C7D2" w14:textId="77777777" w:rsidR="00DA6CEC" w:rsidRPr="00321B05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27BEA539" w14:textId="77777777" w:rsidR="00DA6CEC" w:rsidRPr="00321B05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57D53EB1" w14:textId="77777777" w:rsidR="00DA6CEC" w:rsidRPr="00321B05" w:rsidRDefault="00C90BD8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Cs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bCs/>
                <w:color w:val="000000" w:themeColor="text1"/>
                <w:rtl/>
                <w:lang w:bidi="fa-IR"/>
              </w:rPr>
              <w:t xml:space="preserve">هیچ کدام </w:t>
            </w:r>
          </w:p>
        </w:tc>
      </w:tr>
      <w:tr w:rsidR="00A83656" w:rsidRPr="00321B05" w14:paraId="5CC9E286" w14:textId="77777777" w:rsidTr="00A12D2B">
        <w:trPr>
          <w:cantSplit/>
        </w:trPr>
        <w:tc>
          <w:tcPr>
            <w:tcW w:w="794" w:type="dxa"/>
          </w:tcPr>
          <w:p w14:paraId="7A0CEB24" w14:textId="77777777" w:rsidR="00A83656" w:rsidRPr="00321B05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5CA5B97D" w14:textId="77777777" w:rsidR="00A83656" w:rsidRPr="00321B05" w:rsidRDefault="00867BCA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آیین نامه بهداشت محیط مدارس و چک لیست بازرسی بهداشتی مدارس</w:t>
            </w:r>
          </w:p>
        </w:tc>
      </w:tr>
    </w:tbl>
    <w:p w14:paraId="48042105" w14:textId="77777777" w:rsidR="00DA6CEC" w:rsidRPr="00321B05" w:rsidRDefault="00DA6CEC" w:rsidP="00872B77">
      <w:pPr>
        <w:pStyle w:val="a3"/>
        <w:rPr>
          <w:rStyle w:val="StyleComplexNazanin"/>
          <w:rFonts w:asciiTheme="majorBidi" w:hAnsiTheme="majorBidi" w:cs="B Nazanin"/>
          <w:color w:val="000000" w:themeColor="text1"/>
          <w:lang w:bidi="fa-IR"/>
        </w:rPr>
      </w:pPr>
    </w:p>
    <w:p w14:paraId="61739DB2" w14:textId="77777777" w:rsidR="00847B11" w:rsidRPr="00321B05" w:rsidRDefault="00847B11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21B05" w:rsidRPr="00321B05" w14:paraId="4D9FDFF1" w14:textId="77777777" w:rsidTr="00D87F2E">
        <w:trPr>
          <w:cantSplit/>
        </w:trPr>
        <w:tc>
          <w:tcPr>
            <w:tcW w:w="794" w:type="dxa"/>
          </w:tcPr>
          <w:p w14:paraId="2B75B08C" w14:textId="77777777" w:rsidR="00DA6CEC" w:rsidRPr="00321B05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5D02C080" w14:textId="77777777" w:rsidR="00DA6CEC" w:rsidRPr="00321B05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  <w:r w:rsidR="00280825" w:rsidRPr="00321B05">
              <w:rPr>
                <w:rFonts w:ascii="Calibri" w:hAnsi="Calibri" w:cs="B Yagut" w:hint="cs"/>
                <w:b/>
                <w:color w:val="000000" w:themeColor="text1"/>
                <w:rtl/>
              </w:rPr>
              <w:t xml:space="preserve"> </w:t>
            </w:r>
            <w:r w:rsidR="00867BCA" w:rsidRPr="00321B05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بهداشت محیط مدارس</w:t>
            </w:r>
          </w:p>
        </w:tc>
      </w:tr>
      <w:tr w:rsidR="00321B05" w:rsidRPr="00321B05" w14:paraId="716BCD2B" w14:textId="77777777" w:rsidTr="00D87F2E">
        <w:trPr>
          <w:cantSplit/>
        </w:trPr>
        <w:tc>
          <w:tcPr>
            <w:tcW w:w="794" w:type="dxa"/>
          </w:tcPr>
          <w:p w14:paraId="095EFA8B" w14:textId="77777777" w:rsidR="00DA6CEC" w:rsidRPr="00321B05" w:rsidRDefault="005110C8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21</w:t>
            </w:r>
          </w:p>
        </w:tc>
        <w:tc>
          <w:tcPr>
            <w:tcW w:w="9411" w:type="dxa"/>
            <w:gridSpan w:val="2"/>
          </w:tcPr>
          <w:p w14:paraId="1BBE5FBE" w14:textId="77777777" w:rsidR="00DA6CEC" w:rsidRPr="00321B05" w:rsidRDefault="00D45199" w:rsidP="00314121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در مدارس حداقل تعداد راههای فرار در مواقع اضطراری چند مورد می باشد؟</w:t>
            </w:r>
          </w:p>
        </w:tc>
      </w:tr>
      <w:tr w:rsidR="00321B05" w:rsidRPr="00321B05" w14:paraId="5A35101A" w14:textId="77777777" w:rsidTr="00D87F2E">
        <w:trPr>
          <w:cantSplit/>
        </w:trPr>
        <w:tc>
          <w:tcPr>
            <w:tcW w:w="794" w:type="dxa"/>
          </w:tcPr>
          <w:p w14:paraId="4FAADFF5" w14:textId="77777777" w:rsidR="00DA6CEC" w:rsidRPr="00321B05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695EA539" w14:textId="77777777" w:rsidR="00DA6CEC" w:rsidRPr="00321B05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b w:val="0"/>
                <w:color w:val="000000" w:themeColor="text1"/>
                <w:szCs w:val="24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/>
                <w:b w:val="0"/>
                <w:color w:val="000000" w:themeColor="text1"/>
                <w:szCs w:val="24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6EF57922" w14:textId="77777777" w:rsidR="00DA6CEC" w:rsidRPr="00321B05" w:rsidRDefault="00D45199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Cs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bCs/>
                <w:color w:val="000000" w:themeColor="text1"/>
                <w:rtl/>
                <w:lang w:bidi="fa-IR"/>
              </w:rPr>
              <w:t xml:space="preserve">2 </w:t>
            </w:r>
          </w:p>
        </w:tc>
      </w:tr>
      <w:tr w:rsidR="00321B05" w:rsidRPr="00321B05" w14:paraId="4B816C60" w14:textId="77777777" w:rsidTr="00D87F2E">
        <w:trPr>
          <w:cantSplit/>
        </w:trPr>
        <w:tc>
          <w:tcPr>
            <w:tcW w:w="794" w:type="dxa"/>
          </w:tcPr>
          <w:p w14:paraId="40B78DF0" w14:textId="77777777" w:rsidR="00DA6CEC" w:rsidRPr="00321B05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5CCCF785" w14:textId="77777777" w:rsidR="00DA6CEC" w:rsidRPr="00321B05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b w:val="0"/>
                <w:color w:val="000000" w:themeColor="text1"/>
                <w:szCs w:val="24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/>
                <w:b w:val="0"/>
                <w:color w:val="000000" w:themeColor="text1"/>
                <w:szCs w:val="24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3E408029" w14:textId="77777777" w:rsidR="00DA6CEC" w:rsidRPr="00321B05" w:rsidRDefault="00D45199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Cs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bCs/>
                <w:color w:val="000000" w:themeColor="text1"/>
                <w:rtl/>
                <w:lang w:bidi="fa-IR"/>
              </w:rPr>
              <w:t>1</w:t>
            </w:r>
          </w:p>
        </w:tc>
      </w:tr>
      <w:tr w:rsidR="00321B05" w:rsidRPr="00321B05" w14:paraId="5C9C4CC7" w14:textId="77777777" w:rsidTr="00D87F2E">
        <w:trPr>
          <w:cantSplit/>
        </w:trPr>
        <w:tc>
          <w:tcPr>
            <w:tcW w:w="794" w:type="dxa"/>
          </w:tcPr>
          <w:p w14:paraId="3F2783A7" w14:textId="77777777" w:rsidR="00DA6CEC" w:rsidRPr="00321B05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69F28345" w14:textId="77777777" w:rsidR="00DA6CEC" w:rsidRPr="00321B05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b w:val="0"/>
                <w:color w:val="000000" w:themeColor="text1"/>
                <w:szCs w:val="24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/>
                <w:b w:val="0"/>
                <w:color w:val="000000" w:themeColor="text1"/>
                <w:szCs w:val="24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17A2D399" w14:textId="77777777" w:rsidR="00DA6CEC" w:rsidRPr="00321B05" w:rsidRDefault="00D45199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Cs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bCs/>
                <w:color w:val="000000" w:themeColor="text1"/>
                <w:rtl/>
                <w:lang w:bidi="fa-IR"/>
              </w:rPr>
              <w:t>3</w:t>
            </w:r>
          </w:p>
        </w:tc>
      </w:tr>
      <w:tr w:rsidR="00321B05" w:rsidRPr="00321B05" w14:paraId="2FDE2C31" w14:textId="77777777" w:rsidTr="00D87F2E">
        <w:trPr>
          <w:cantSplit/>
        </w:trPr>
        <w:tc>
          <w:tcPr>
            <w:tcW w:w="794" w:type="dxa"/>
          </w:tcPr>
          <w:p w14:paraId="733A50F9" w14:textId="77777777" w:rsidR="00DA6CEC" w:rsidRPr="00321B05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1F4142C4" w14:textId="77777777" w:rsidR="00DA6CEC" w:rsidRPr="00321B05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b w:val="0"/>
                <w:color w:val="000000" w:themeColor="text1"/>
                <w:szCs w:val="24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/>
                <w:b w:val="0"/>
                <w:color w:val="000000" w:themeColor="text1"/>
                <w:szCs w:val="24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25AB18AB" w14:textId="77777777" w:rsidR="00DA6CEC" w:rsidRPr="00321B05" w:rsidRDefault="00D45199" w:rsidP="00314121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Cs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bCs/>
                <w:color w:val="000000" w:themeColor="text1"/>
                <w:rtl/>
                <w:lang w:bidi="fa-IR"/>
              </w:rPr>
              <w:t xml:space="preserve">هیچ کدام </w:t>
            </w:r>
          </w:p>
        </w:tc>
      </w:tr>
      <w:tr w:rsidR="00A83656" w:rsidRPr="00321B05" w14:paraId="145A45CB" w14:textId="77777777" w:rsidTr="00A12D2B">
        <w:trPr>
          <w:cantSplit/>
        </w:trPr>
        <w:tc>
          <w:tcPr>
            <w:tcW w:w="794" w:type="dxa"/>
          </w:tcPr>
          <w:p w14:paraId="795225FE" w14:textId="77777777" w:rsidR="00A83656" w:rsidRPr="00321B05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5F888B71" w14:textId="77777777" w:rsidR="00A83656" w:rsidRPr="00321B05" w:rsidRDefault="00867BCA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آیین نامه بهداشت محیط مدارس و چک لیست بازرسی بهداشتی مدارس</w:t>
            </w:r>
          </w:p>
        </w:tc>
      </w:tr>
    </w:tbl>
    <w:p w14:paraId="66344B1E" w14:textId="77777777" w:rsidR="00DA6CEC" w:rsidRPr="00321B05" w:rsidRDefault="00DA6CEC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21B05" w:rsidRPr="00321B05" w14:paraId="25DE2D82" w14:textId="77777777" w:rsidTr="00D87F2E">
        <w:trPr>
          <w:cantSplit/>
        </w:trPr>
        <w:tc>
          <w:tcPr>
            <w:tcW w:w="794" w:type="dxa"/>
          </w:tcPr>
          <w:p w14:paraId="7F32BDF3" w14:textId="77777777" w:rsidR="00DA6CEC" w:rsidRPr="00321B05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58ADFD60" w14:textId="77777777" w:rsidR="00DA6CEC" w:rsidRPr="00321B05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  <w:r w:rsidR="00280825" w:rsidRPr="00321B05">
              <w:rPr>
                <w:rFonts w:ascii="Calibri" w:hAnsi="Calibri" w:cs="B Yagut" w:hint="cs"/>
                <w:b/>
                <w:color w:val="000000" w:themeColor="text1"/>
                <w:rtl/>
              </w:rPr>
              <w:t xml:space="preserve"> </w:t>
            </w:r>
            <w:r w:rsidR="00867BCA" w:rsidRPr="00321B05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بهداشت محیط مدارس</w:t>
            </w:r>
          </w:p>
        </w:tc>
      </w:tr>
      <w:tr w:rsidR="00321B05" w:rsidRPr="00321B05" w14:paraId="21D08544" w14:textId="77777777" w:rsidTr="00D87F2E">
        <w:trPr>
          <w:cantSplit/>
        </w:trPr>
        <w:tc>
          <w:tcPr>
            <w:tcW w:w="794" w:type="dxa"/>
          </w:tcPr>
          <w:p w14:paraId="5784A1B4" w14:textId="77777777" w:rsidR="00DA6CEC" w:rsidRPr="00321B05" w:rsidRDefault="005110C8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22</w:t>
            </w:r>
          </w:p>
        </w:tc>
        <w:tc>
          <w:tcPr>
            <w:tcW w:w="9411" w:type="dxa"/>
            <w:gridSpan w:val="2"/>
          </w:tcPr>
          <w:p w14:paraId="163C4930" w14:textId="77777777" w:rsidR="00DA6CEC" w:rsidRPr="00321B05" w:rsidRDefault="00D45199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در مدرسه به ازای هر دانش آموز چند مترمربع فضای سبز در نظر گرفته می شود؟</w:t>
            </w:r>
          </w:p>
        </w:tc>
      </w:tr>
      <w:tr w:rsidR="00321B05" w:rsidRPr="00321B05" w14:paraId="2BAAFE6C" w14:textId="77777777" w:rsidTr="00D87F2E">
        <w:trPr>
          <w:cantSplit/>
        </w:trPr>
        <w:tc>
          <w:tcPr>
            <w:tcW w:w="794" w:type="dxa"/>
          </w:tcPr>
          <w:p w14:paraId="57953879" w14:textId="77777777" w:rsidR="00DA6CEC" w:rsidRPr="00321B05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12A471B2" w14:textId="77777777" w:rsidR="00DA6CEC" w:rsidRPr="00321B05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49AA772E" w14:textId="77777777" w:rsidR="00DA6CEC" w:rsidRPr="00321B05" w:rsidRDefault="00F05C45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Cs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bCs/>
                <w:color w:val="000000" w:themeColor="text1"/>
                <w:rtl/>
                <w:lang w:bidi="fa-IR"/>
              </w:rPr>
              <w:t>5/0 مترمربع</w:t>
            </w:r>
          </w:p>
        </w:tc>
      </w:tr>
      <w:tr w:rsidR="00321B05" w:rsidRPr="00321B05" w14:paraId="704874CB" w14:textId="77777777" w:rsidTr="00D87F2E">
        <w:trPr>
          <w:cantSplit/>
        </w:trPr>
        <w:tc>
          <w:tcPr>
            <w:tcW w:w="794" w:type="dxa"/>
          </w:tcPr>
          <w:p w14:paraId="59EF3F7D" w14:textId="77777777" w:rsidR="00DA6CEC" w:rsidRPr="00321B05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4A637879" w14:textId="77777777" w:rsidR="00DA6CEC" w:rsidRPr="00321B05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6511A088" w14:textId="77777777" w:rsidR="00DA6CEC" w:rsidRPr="00321B05" w:rsidRDefault="00F05C45" w:rsidP="00314121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Cs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bCs/>
                <w:color w:val="000000" w:themeColor="text1"/>
                <w:rtl/>
                <w:lang w:bidi="fa-IR"/>
              </w:rPr>
              <w:t>1 متر مربع</w:t>
            </w:r>
          </w:p>
        </w:tc>
      </w:tr>
      <w:tr w:rsidR="00321B05" w:rsidRPr="00321B05" w14:paraId="1A0270DA" w14:textId="77777777" w:rsidTr="00D87F2E">
        <w:trPr>
          <w:cantSplit/>
        </w:trPr>
        <w:tc>
          <w:tcPr>
            <w:tcW w:w="794" w:type="dxa"/>
          </w:tcPr>
          <w:p w14:paraId="26B58576" w14:textId="77777777" w:rsidR="00DA6CEC" w:rsidRPr="00321B05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1CCDC122" w14:textId="77777777" w:rsidR="00DA6CEC" w:rsidRPr="00321B05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1C76F0D9" w14:textId="77777777" w:rsidR="00DA6CEC" w:rsidRPr="00321B05" w:rsidRDefault="00F05C45" w:rsidP="00314121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Cs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bCs/>
                <w:color w:val="000000" w:themeColor="text1"/>
                <w:rtl/>
                <w:lang w:bidi="fa-IR"/>
              </w:rPr>
              <w:t xml:space="preserve">5/1 مترمربع </w:t>
            </w:r>
          </w:p>
        </w:tc>
      </w:tr>
      <w:tr w:rsidR="00321B05" w:rsidRPr="00321B05" w14:paraId="61432843" w14:textId="77777777" w:rsidTr="00D87F2E">
        <w:trPr>
          <w:cantSplit/>
        </w:trPr>
        <w:tc>
          <w:tcPr>
            <w:tcW w:w="794" w:type="dxa"/>
          </w:tcPr>
          <w:p w14:paraId="6AB021A0" w14:textId="77777777" w:rsidR="00DA6CEC" w:rsidRPr="00321B05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0206ED71" w14:textId="77777777" w:rsidR="00DA6CEC" w:rsidRPr="00321B05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5ECFB442" w14:textId="77777777" w:rsidR="00DA6CEC" w:rsidRPr="00321B05" w:rsidRDefault="00F05C45" w:rsidP="00314121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Cs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bCs/>
                <w:color w:val="000000" w:themeColor="text1"/>
                <w:rtl/>
                <w:lang w:bidi="fa-IR"/>
              </w:rPr>
              <w:t xml:space="preserve">هیچ کدام </w:t>
            </w:r>
          </w:p>
        </w:tc>
      </w:tr>
      <w:tr w:rsidR="00A83656" w:rsidRPr="00321B05" w14:paraId="343F1A8E" w14:textId="77777777" w:rsidTr="00A12D2B">
        <w:trPr>
          <w:cantSplit/>
        </w:trPr>
        <w:tc>
          <w:tcPr>
            <w:tcW w:w="794" w:type="dxa"/>
          </w:tcPr>
          <w:p w14:paraId="686C6C7A" w14:textId="77777777" w:rsidR="00A83656" w:rsidRPr="00321B05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228A71DE" w14:textId="77777777" w:rsidR="00A83656" w:rsidRPr="00321B05" w:rsidRDefault="00867BCA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آیین نامه بهداشت محیط مدارس و چک لیست بازرسی بهداشتی مدارس</w:t>
            </w:r>
          </w:p>
        </w:tc>
      </w:tr>
    </w:tbl>
    <w:p w14:paraId="73EA894F" w14:textId="77777777" w:rsidR="00DA6CEC" w:rsidRPr="00321B05" w:rsidRDefault="00DA6CEC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21B05" w:rsidRPr="00321B05" w14:paraId="3E8AD93A" w14:textId="77777777" w:rsidTr="00D87F2E">
        <w:trPr>
          <w:cantSplit/>
        </w:trPr>
        <w:tc>
          <w:tcPr>
            <w:tcW w:w="794" w:type="dxa"/>
          </w:tcPr>
          <w:p w14:paraId="07A27FBB" w14:textId="77777777" w:rsidR="00DA6CEC" w:rsidRPr="00321B05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000AEF4C" w14:textId="77777777" w:rsidR="00DA6CEC" w:rsidRPr="00321B05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  <w:r w:rsidR="00280825" w:rsidRPr="00321B05">
              <w:rPr>
                <w:rFonts w:ascii="Calibri" w:hAnsi="Calibri" w:cs="B Yagut" w:hint="cs"/>
                <w:b/>
                <w:color w:val="000000" w:themeColor="text1"/>
                <w:rtl/>
              </w:rPr>
              <w:t xml:space="preserve"> </w:t>
            </w:r>
            <w:r w:rsidR="00867BCA" w:rsidRPr="00321B05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بهداشت محیط مدارس</w:t>
            </w:r>
          </w:p>
        </w:tc>
      </w:tr>
      <w:tr w:rsidR="00321B05" w:rsidRPr="00321B05" w14:paraId="29DFA906" w14:textId="77777777" w:rsidTr="00D87F2E">
        <w:trPr>
          <w:cantSplit/>
        </w:trPr>
        <w:tc>
          <w:tcPr>
            <w:tcW w:w="794" w:type="dxa"/>
          </w:tcPr>
          <w:p w14:paraId="6FBC5CC3" w14:textId="77777777" w:rsidR="00DA6CEC" w:rsidRPr="00321B05" w:rsidRDefault="005110C8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23</w:t>
            </w:r>
          </w:p>
        </w:tc>
        <w:tc>
          <w:tcPr>
            <w:tcW w:w="9411" w:type="dxa"/>
            <w:gridSpan w:val="2"/>
          </w:tcPr>
          <w:p w14:paraId="283F9263" w14:textId="77777777" w:rsidR="00DA6CEC" w:rsidRPr="00321B05" w:rsidRDefault="00A30A0D" w:rsidP="00314121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آیین نامه بهداشت محیط مدارس شامل چند ماده و چند تبصره می باشد؟</w:t>
            </w:r>
          </w:p>
        </w:tc>
      </w:tr>
      <w:tr w:rsidR="00321B05" w:rsidRPr="00321B05" w14:paraId="77C06F38" w14:textId="77777777" w:rsidTr="00D87F2E">
        <w:trPr>
          <w:cantSplit/>
        </w:trPr>
        <w:tc>
          <w:tcPr>
            <w:tcW w:w="794" w:type="dxa"/>
          </w:tcPr>
          <w:p w14:paraId="0464027B" w14:textId="77777777" w:rsidR="00DA6CEC" w:rsidRPr="00321B05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0BBFDE1C" w14:textId="77777777" w:rsidR="00DA6CEC" w:rsidRPr="00321B05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5AB89F34" w14:textId="77777777" w:rsidR="00DA6CEC" w:rsidRPr="00321B05" w:rsidRDefault="00A30A0D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Cs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bCs/>
                <w:color w:val="000000" w:themeColor="text1"/>
                <w:rtl/>
                <w:lang w:bidi="fa-IR"/>
              </w:rPr>
              <w:t>32 ماده و 20 تبصره</w:t>
            </w:r>
          </w:p>
        </w:tc>
      </w:tr>
      <w:tr w:rsidR="00321B05" w:rsidRPr="00321B05" w14:paraId="1E66300D" w14:textId="77777777" w:rsidTr="00D87F2E">
        <w:trPr>
          <w:cantSplit/>
        </w:trPr>
        <w:tc>
          <w:tcPr>
            <w:tcW w:w="794" w:type="dxa"/>
          </w:tcPr>
          <w:p w14:paraId="2C77B5AD" w14:textId="77777777" w:rsidR="00DA6CEC" w:rsidRPr="00321B05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07816AEB" w14:textId="77777777" w:rsidR="00DA6CEC" w:rsidRPr="00321B05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0AEF6E46" w14:textId="77777777" w:rsidR="00DA6CEC" w:rsidRPr="00321B05" w:rsidRDefault="00A30A0D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Cs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bCs/>
                <w:color w:val="000000" w:themeColor="text1"/>
                <w:rtl/>
                <w:lang w:bidi="fa-IR"/>
              </w:rPr>
              <w:t xml:space="preserve">33 ماده و 25 تبصره </w:t>
            </w:r>
          </w:p>
        </w:tc>
      </w:tr>
      <w:tr w:rsidR="00321B05" w:rsidRPr="00321B05" w14:paraId="45080D1F" w14:textId="77777777" w:rsidTr="00D87F2E">
        <w:trPr>
          <w:cantSplit/>
        </w:trPr>
        <w:tc>
          <w:tcPr>
            <w:tcW w:w="794" w:type="dxa"/>
          </w:tcPr>
          <w:p w14:paraId="514E142D" w14:textId="77777777" w:rsidR="00DA6CEC" w:rsidRPr="00321B05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3B68D7B1" w14:textId="77777777" w:rsidR="00DA6CEC" w:rsidRPr="00321B05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402776DF" w14:textId="77777777" w:rsidR="00DA6CEC" w:rsidRPr="00321B05" w:rsidRDefault="00A30A0D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Cs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bCs/>
                <w:color w:val="000000" w:themeColor="text1"/>
                <w:rtl/>
                <w:lang w:bidi="fa-IR"/>
              </w:rPr>
              <w:t xml:space="preserve">33 تبصره و 10 تبصره </w:t>
            </w:r>
          </w:p>
        </w:tc>
      </w:tr>
      <w:tr w:rsidR="00321B05" w:rsidRPr="00321B05" w14:paraId="780A7FAA" w14:textId="77777777" w:rsidTr="00D87F2E">
        <w:trPr>
          <w:cantSplit/>
        </w:trPr>
        <w:tc>
          <w:tcPr>
            <w:tcW w:w="794" w:type="dxa"/>
          </w:tcPr>
          <w:p w14:paraId="60EC3C5F" w14:textId="77777777" w:rsidR="00DA6CEC" w:rsidRPr="00321B05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61D4E7BE" w14:textId="77777777" w:rsidR="00DA6CEC" w:rsidRPr="00321B05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3FCB5F0E" w14:textId="77777777" w:rsidR="00DA6CEC" w:rsidRPr="00321B05" w:rsidRDefault="00A30A0D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Cs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bCs/>
                <w:color w:val="000000" w:themeColor="text1"/>
                <w:rtl/>
                <w:lang w:bidi="fa-IR"/>
              </w:rPr>
              <w:t xml:space="preserve">هیچ کدام </w:t>
            </w:r>
          </w:p>
        </w:tc>
      </w:tr>
      <w:tr w:rsidR="00A83656" w:rsidRPr="00321B05" w14:paraId="559A6B96" w14:textId="77777777" w:rsidTr="00A12D2B">
        <w:trPr>
          <w:cantSplit/>
        </w:trPr>
        <w:tc>
          <w:tcPr>
            <w:tcW w:w="794" w:type="dxa"/>
          </w:tcPr>
          <w:p w14:paraId="45D085F5" w14:textId="77777777" w:rsidR="00A83656" w:rsidRPr="00321B05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6BAFE2BD" w14:textId="77777777" w:rsidR="00A83656" w:rsidRPr="00321B05" w:rsidRDefault="00867BCA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آیین نامه بهداشت محیط مدارس و چک لیست بازرسی بهداشتی مدارس</w:t>
            </w:r>
          </w:p>
        </w:tc>
      </w:tr>
    </w:tbl>
    <w:p w14:paraId="201E4E4F" w14:textId="77777777" w:rsidR="00DA6CEC" w:rsidRPr="00321B05" w:rsidRDefault="00DA6CEC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21B05" w:rsidRPr="00321B05" w14:paraId="7D3E6D41" w14:textId="77777777" w:rsidTr="00D87F2E">
        <w:trPr>
          <w:cantSplit/>
        </w:trPr>
        <w:tc>
          <w:tcPr>
            <w:tcW w:w="794" w:type="dxa"/>
          </w:tcPr>
          <w:p w14:paraId="45AEE6FE" w14:textId="77777777" w:rsidR="00DA6CEC" w:rsidRPr="00321B05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61E08440" w14:textId="77777777" w:rsidR="00DA6CEC" w:rsidRPr="00321B05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  <w:r w:rsidR="00280825" w:rsidRPr="00321B05">
              <w:rPr>
                <w:rFonts w:ascii="Calibri" w:hAnsi="Calibri" w:cs="B Yagut" w:hint="cs"/>
                <w:b/>
                <w:color w:val="000000" w:themeColor="text1"/>
                <w:rtl/>
              </w:rPr>
              <w:t xml:space="preserve"> </w:t>
            </w:r>
            <w:r w:rsidR="00867BCA" w:rsidRPr="00321B05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بهداشت محیط مدارس</w:t>
            </w:r>
          </w:p>
        </w:tc>
      </w:tr>
      <w:tr w:rsidR="00321B05" w:rsidRPr="00321B05" w14:paraId="54D53305" w14:textId="77777777" w:rsidTr="00D87F2E">
        <w:trPr>
          <w:cantSplit/>
        </w:trPr>
        <w:tc>
          <w:tcPr>
            <w:tcW w:w="794" w:type="dxa"/>
          </w:tcPr>
          <w:p w14:paraId="5EF246EE" w14:textId="77777777" w:rsidR="00DA6CEC" w:rsidRPr="00321B05" w:rsidRDefault="005110C8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24</w:t>
            </w:r>
          </w:p>
        </w:tc>
        <w:tc>
          <w:tcPr>
            <w:tcW w:w="9411" w:type="dxa"/>
            <w:gridSpan w:val="2"/>
          </w:tcPr>
          <w:p w14:paraId="0F97FD18" w14:textId="77777777" w:rsidR="00DA6CEC" w:rsidRPr="00321B05" w:rsidRDefault="00DE2B5F" w:rsidP="00692ACF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طبق چک لیست بازرسی بهداشتی مدارس کدام یک از موارد ذیل جزو نواقص بحرانی می باشد؟</w:t>
            </w:r>
          </w:p>
        </w:tc>
      </w:tr>
      <w:tr w:rsidR="00321B05" w:rsidRPr="00321B05" w14:paraId="59D374D1" w14:textId="77777777" w:rsidTr="00D87F2E">
        <w:trPr>
          <w:cantSplit/>
        </w:trPr>
        <w:tc>
          <w:tcPr>
            <w:tcW w:w="794" w:type="dxa"/>
          </w:tcPr>
          <w:p w14:paraId="12133497" w14:textId="77777777" w:rsidR="00DA6CEC" w:rsidRPr="00321B05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05D53C4E" w14:textId="77777777" w:rsidR="00DA6CEC" w:rsidRPr="00321B05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60773FB2" w14:textId="77777777" w:rsidR="00DA6CEC" w:rsidRPr="00321B05" w:rsidRDefault="00DE2B5F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Cs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bCs/>
                <w:color w:val="000000" w:themeColor="text1"/>
                <w:rtl/>
                <w:lang w:bidi="fa-IR"/>
              </w:rPr>
              <w:t>ممنوعیت عرضه مواد غذایی غیر مجاز نظیر سوسی</w:t>
            </w:r>
            <w:r w:rsidR="004A04C3" w:rsidRPr="00321B05">
              <w:rPr>
                <w:rStyle w:val="StyleComplexNazanin"/>
                <w:rFonts w:asciiTheme="majorBidi" w:hAnsiTheme="majorBidi" w:cs="B Nazanin" w:hint="cs"/>
                <w:bCs/>
                <w:color w:val="000000" w:themeColor="text1"/>
                <w:rtl/>
                <w:lang w:bidi="fa-IR"/>
              </w:rPr>
              <w:t>س</w:t>
            </w:r>
            <w:r w:rsidRPr="00321B05">
              <w:rPr>
                <w:rStyle w:val="StyleComplexNazanin"/>
                <w:rFonts w:asciiTheme="majorBidi" w:hAnsiTheme="majorBidi" w:cs="B Nazanin" w:hint="cs"/>
                <w:bCs/>
                <w:color w:val="000000" w:themeColor="text1"/>
                <w:rtl/>
                <w:lang w:bidi="fa-IR"/>
              </w:rPr>
              <w:t>، کالباس و...</w:t>
            </w:r>
          </w:p>
        </w:tc>
      </w:tr>
      <w:tr w:rsidR="00321B05" w:rsidRPr="00321B05" w14:paraId="76DF60BB" w14:textId="77777777" w:rsidTr="00D87F2E">
        <w:trPr>
          <w:cantSplit/>
        </w:trPr>
        <w:tc>
          <w:tcPr>
            <w:tcW w:w="794" w:type="dxa"/>
          </w:tcPr>
          <w:p w14:paraId="20355802" w14:textId="77777777" w:rsidR="00DA6CEC" w:rsidRPr="00321B05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397E15A6" w14:textId="77777777" w:rsidR="00DA6CEC" w:rsidRPr="00321B05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351161BD" w14:textId="77777777" w:rsidR="00DA6CEC" w:rsidRPr="00321B05" w:rsidRDefault="00271B02" w:rsidP="00271B02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Cs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bCs/>
                <w:color w:val="000000" w:themeColor="text1"/>
                <w:rtl/>
                <w:lang w:bidi="fa-IR"/>
              </w:rPr>
              <w:t>سالم بودن یخچال مورد استفاده</w:t>
            </w:r>
          </w:p>
        </w:tc>
      </w:tr>
      <w:tr w:rsidR="00321B05" w:rsidRPr="00321B05" w14:paraId="66F2CBDC" w14:textId="77777777" w:rsidTr="00D87F2E">
        <w:trPr>
          <w:cantSplit/>
        </w:trPr>
        <w:tc>
          <w:tcPr>
            <w:tcW w:w="794" w:type="dxa"/>
          </w:tcPr>
          <w:p w14:paraId="728ED44D" w14:textId="77777777" w:rsidR="00DA6CEC" w:rsidRPr="00321B05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6C737D3D" w14:textId="77777777" w:rsidR="00DA6CEC" w:rsidRPr="00321B05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25988353" w14:textId="77777777" w:rsidR="00DA6CEC" w:rsidRPr="00321B05" w:rsidRDefault="00DE2B5F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Cs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bCs/>
                <w:color w:val="000000" w:themeColor="text1"/>
                <w:rtl/>
                <w:lang w:bidi="fa-IR"/>
              </w:rPr>
              <w:t xml:space="preserve">سیستم آبرسانی دارای ویژگی های بهداشتی </w:t>
            </w:r>
          </w:p>
        </w:tc>
      </w:tr>
      <w:tr w:rsidR="00321B05" w:rsidRPr="00321B05" w14:paraId="06B6F203" w14:textId="77777777" w:rsidTr="00D87F2E">
        <w:trPr>
          <w:cantSplit/>
        </w:trPr>
        <w:tc>
          <w:tcPr>
            <w:tcW w:w="794" w:type="dxa"/>
          </w:tcPr>
          <w:p w14:paraId="0B83A66B" w14:textId="77777777" w:rsidR="00DA6CEC" w:rsidRPr="00321B05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54941523" w14:textId="77777777" w:rsidR="00DA6CEC" w:rsidRPr="00321B05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4FFBB761" w14:textId="77777777" w:rsidR="00DA6CEC" w:rsidRPr="00321B05" w:rsidRDefault="00DE2B5F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Cs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bCs/>
                <w:color w:val="000000" w:themeColor="text1"/>
                <w:rtl/>
                <w:lang w:bidi="fa-IR"/>
              </w:rPr>
              <w:t xml:space="preserve">هر سه مورد </w:t>
            </w:r>
          </w:p>
        </w:tc>
      </w:tr>
      <w:tr w:rsidR="00A83656" w:rsidRPr="00321B05" w14:paraId="3D0687ED" w14:textId="77777777" w:rsidTr="00A12D2B">
        <w:trPr>
          <w:cantSplit/>
        </w:trPr>
        <w:tc>
          <w:tcPr>
            <w:tcW w:w="794" w:type="dxa"/>
          </w:tcPr>
          <w:p w14:paraId="336F148A" w14:textId="77777777" w:rsidR="00A83656" w:rsidRPr="00321B05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4773B57E" w14:textId="77777777" w:rsidR="00A83656" w:rsidRPr="00321B05" w:rsidRDefault="00867BCA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آیین نامه بهداشت محیط مدارس و چک لیست بازرسی بهداشتی مدارس</w:t>
            </w:r>
          </w:p>
        </w:tc>
      </w:tr>
    </w:tbl>
    <w:p w14:paraId="3E99712E" w14:textId="77777777" w:rsidR="00DA6CEC" w:rsidRPr="00321B05" w:rsidRDefault="00DA6CEC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21B05" w:rsidRPr="00321B05" w14:paraId="11C23E98" w14:textId="77777777" w:rsidTr="00D87F2E">
        <w:trPr>
          <w:cantSplit/>
        </w:trPr>
        <w:tc>
          <w:tcPr>
            <w:tcW w:w="794" w:type="dxa"/>
          </w:tcPr>
          <w:p w14:paraId="1F97C2A3" w14:textId="77777777" w:rsidR="00DA6CEC" w:rsidRPr="00321B05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1C12A149" w14:textId="77777777" w:rsidR="00DA6CEC" w:rsidRPr="00321B05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  <w:r w:rsidR="00280825" w:rsidRPr="00321B05">
              <w:rPr>
                <w:rFonts w:ascii="Calibri" w:hAnsi="Calibri" w:cs="B Yagut" w:hint="cs"/>
                <w:b/>
                <w:color w:val="000000" w:themeColor="text1"/>
                <w:rtl/>
              </w:rPr>
              <w:t xml:space="preserve"> </w:t>
            </w:r>
            <w:r w:rsidR="00867BCA" w:rsidRPr="00321B05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بهداشت محیط مدارس</w:t>
            </w:r>
          </w:p>
        </w:tc>
      </w:tr>
      <w:tr w:rsidR="00321B05" w:rsidRPr="00321B05" w14:paraId="15ABD8AD" w14:textId="77777777" w:rsidTr="00D87F2E">
        <w:trPr>
          <w:cantSplit/>
        </w:trPr>
        <w:tc>
          <w:tcPr>
            <w:tcW w:w="794" w:type="dxa"/>
          </w:tcPr>
          <w:p w14:paraId="63E81539" w14:textId="77777777" w:rsidR="00DA6CEC" w:rsidRPr="00321B05" w:rsidRDefault="005110C8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25</w:t>
            </w:r>
          </w:p>
        </w:tc>
        <w:tc>
          <w:tcPr>
            <w:tcW w:w="9411" w:type="dxa"/>
            <w:gridSpan w:val="2"/>
          </w:tcPr>
          <w:p w14:paraId="59831AE6" w14:textId="77777777" w:rsidR="00750C65" w:rsidRPr="00321B05" w:rsidRDefault="002D7178" w:rsidP="00C36533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 xml:space="preserve">شماره </w:t>
            </w:r>
            <w:r w:rsidR="00EC5A27" w:rsidRPr="00321B05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 xml:space="preserve">استاندارد </w:t>
            </w:r>
            <w:r w:rsidRPr="00321B05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 xml:space="preserve">ملی </w:t>
            </w:r>
            <w:r w:rsidR="00EC5A27" w:rsidRPr="00321B05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مربوط به مدارس کدام مورد می باشد؟</w:t>
            </w:r>
          </w:p>
        </w:tc>
      </w:tr>
      <w:tr w:rsidR="00321B05" w:rsidRPr="00321B05" w14:paraId="5EBE43D2" w14:textId="77777777" w:rsidTr="00D87F2E">
        <w:trPr>
          <w:cantSplit/>
        </w:trPr>
        <w:tc>
          <w:tcPr>
            <w:tcW w:w="794" w:type="dxa"/>
          </w:tcPr>
          <w:p w14:paraId="7CA426A2" w14:textId="77777777" w:rsidR="00DA6CEC" w:rsidRPr="00321B05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406B0120" w14:textId="77777777" w:rsidR="00DA6CEC" w:rsidRPr="00321B05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6416EE3B" w14:textId="77777777" w:rsidR="00DA6CEC" w:rsidRPr="00321B05" w:rsidRDefault="00EC5A27" w:rsidP="00EC5A27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Cs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bCs/>
                <w:color w:val="000000" w:themeColor="text1"/>
                <w:rtl/>
                <w:lang w:bidi="fa-IR"/>
              </w:rPr>
              <w:t>استاندارد 2086</w:t>
            </w:r>
          </w:p>
        </w:tc>
      </w:tr>
      <w:tr w:rsidR="00321B05" w:rsidRPr="00321B05" w14:paraId="7480106E" w14:textId="77777777" w:rsidTr="00D87F2E">
        <w:trPr>
          <w:cantSplit/>
        </w:trPr>
        <w:tc>
          <w:tcPr>
            <w:tcW w:w="794" w:type="dxa"/>
          </w:tcPr>
          <w:p w14:paraId="443CA8D4" w14:textId="77777777" w:rsidR="00DA6CEC" w:rsidRPr="00321B05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6625A92D" w14:textId="77777777" w:rsidR="00DA6CEC" w:rsidRPr="00321B05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4DD80D39" w14:textId="77777777" w:rsidR="00DA6CEC" w:rsidRPr="00321B05" w:rsidRDefault="00EC5A27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Cs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bCs/>
                <w:color w:val="000000" w:themeColor="text1"/>
                <w:rtl/>
                <w:lang w:bidi="fa-IR"/>
              </w:rPr>
              <w:t>استاندارد 1053</w:t>
            </w:r>
          </w:p>
        </w:tc>
      </w:tr>
      <w:tr w:rsidR="00321B05" w:rsidRPr="00321B05" w14:paraId="46A5D22F" w14:textId="77777777" w:rsidTr="00D87F2E">
        <w:trPr>
          <w:cantSplit/>
        </w:trPr>
        <w:tc>
          <w:tcPr>
            <w:tcW w:w="794" w:type="dxa"/>
          </w:tcPr>
          <w:p w14:paraId="70034C29" w14:textId="77777777" w:rsidR="00DA6CEC" w:rsidRPr="00321B05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498DB901" w14:textId="77777777" w:rsidR="00DA6CEC" w:rsidRPr="00321B05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5CFF3BCB" w14:textId="77777777" w:rsidR="00DA6CEC" w:rsidRPr="00321B05" w:rsidRDefault="00EC5A27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Cs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bCs/>
                <w:color w:val="000000" w:themeColor="text1"/>
                <w:rtl/>
                <w:lang w:bidi="fa-IR"/>
              </w:rPr>
              <w:t>استاندارد 1011</w:t>
            </w:r>
          </w:p>
        </w:tc>
      </w:tr>
      <w:tr w:rsidR="00321B05" w:rsidRPr="00321B05" w14:paraId="213165FD" w14:textId="77777777" w:rsidTr="00D87F2E">
        <w:trPr>
          <w:cantSplit/>
        </w:trPr>
        <w:tc>
          <w:tcPr>
            <w:tcW w:w="794" w:type="dxa"/>
          </w:tcPr>
          <w:p w14:paraId="627D1D14" w14:textId="77777777" w:rsidR="00DA6CEC" w:rsidRPr="00321B05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74D17775" w14:textId="77777777" w:rsidR="00DA6CEC" w:rsidRPr="00321B05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22E0B2A0" w14:textId="77777777" w:rsidR="00DA6CEC" w:rsidRPr="00321B05" w:rsidRDefault="00EC5A27" w:rsidP="00C36533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Cs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bCs/>
                <w:color w:val="000000" w:themeColor="text1"/>
                <w:rtl/>
                <w:lang w:bidi="fa-IR"/>
              </w:rPr>
              <w:t xml:space="preserve">هیچ کدام </w:t>
            </w:r>
          </w:p>
        </w:tc>
      </w:tr>
      <w:tr w:rsidR="00A83656" w:rsidRPr="00321B05" w14:paraId="6DBE689D" w14:textId="77777777" w:rsidTr="00A12D2B">
        <w:trPr>
          <w:cantSplit/>
        </w:trPr>
        <w:tc>
          <w:tcPr>
            <w:tcW w:w="794" w:type="dxa"/>
          </w:tcPr>
          <w:p w14:paraId="7F2267C8" w14:textId="77777777" w:rsidR="00A83656" w:rsidRPr="00321B05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65F471CB" w14:textId="77777777" w:rsidR="00A83656" w:rsidRPr="00321B05" w:rsidRDefault="00867BCA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آیین نامه بهداشت محیط مدارس و چک لیست بازرسی بهداشتی مدارس</w:t>
            </w:r>
          </w:p>
        </w:tc>
      </w:tr>
    </w:tbl>
    <w:p w14:paraId="3CC03025" w14:textId="77777777" w:rsidR="00DA6CEC" w:rsidRPr="00321B05" w:rsidRDefault="00DA6CEC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21B05" w:rsidRPr="00321B05" w14:paraId="16676BA5" w14:textId="77777777" w:rsidTr="00C36533">
        <w:trPr>
          <w:cantSplit/>
        </w:trPr>
        <w:tc>
          <w:tcPr>
            <w:tcW w:w="794" w:type="dxa"/>
          </w:tcPr>
          <w:p w14:paraId="3403BE81" w14:textId="77777777" w:rsidR="00DA6CEC" w:rsidRPr="00321B05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0EB02426" w14:textId="77777777" w:rsidR="00DA6CEC" w:rsidRPr="00321B05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  <w:r w:rsidR="00280825" w:rsidRPr="00321B05">
              <w:rPr>
                <w:rFonts w:ascii="Calibri" w:hAnsi="Calibri" w:cs="B Yagut" w:hint="cs"/>
                <w:b/>
                <w:color w:val="000000" w:themeColor="text1"/>
                <w:rtl/>
              </w:rPr>
              <w:t xml:space="preserve"> </w:t>
            </w:r>
            <w:r w:rsidR="00867BCA" w:rsidRPr="00321B05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بهداشت محیط مدارس</w:t>
            </w:r>
          </w:p>
        </w:tc>
      </w:tr>
      <w:tr w:rsidR="00321B05" w:rsidRPr="00321B05" w14:paraId="1B09D51B" w14:textId="77777777" w:rsidTr="00C36533">
        <w:trPr>
          <w:cantSplit/>
        </w:trPr>
        <w:tc>
          <w:tcPr>
            <w:tcW w:w="794" w:type="dxa"/>
          </w:tcPr>
          <w:p w14:paraId="1899685E" w14:textId="77777777" w:rsidR="00DA6CEC" w:rsidRPr="00321B05" w:rsidRDefault="005110C8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26</w:t>
            </w:r>
          </w:p>
        </w:tc>
        <w:tc>
          <w:tcPr>
            <w:tcW w:w="9411" w:type="dxa"/>
            <w:gridSpan w:val="2"/>
          </w:tcPr>
          <w:p w14:paraId="5045A64E" w14:textId="77777777" w:rsidR="00DA6CEC" w:rsidRPr="00321B05" w:rsidRDefault="00C36533" w:rsidP="00F06CBB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 xml:space="preserve"> </w:t>
            </w:r>
            <w:r w:rsidR="00036D25" w:rsidRPr="00321B05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شرایط دیوار های کلاس درس در مدارس کدامند؟</w:t>
            </w:r>
          </w:p>
        </w:tc>
      </w:tr>
      <w:tr w:rsidR="00321B05" w:rsidRPr="00321B05" w14:paraId="6DB5684E" w14:textId="77777777" w:rsidTr="00C36533">
        <w:trPr>
          <w:cantSplit/>
        </w:trPr>
        <w:tc>
          <w:tcPr>
            <w:tcW w:w="794" w:type="dxa"/>
          </w:tcPr>
          <w:p w14:paraId="63412D52" w14:textId="77777777" w:rsidR="00DA6CEC" w:rsidRPr="00321B05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56748BB0" w14:textId="77777777" w:rsidR="00DA6CEC" w:rsidRPr="00321B05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501FC42A" w14:textId="77777777" w:rsidR="00DA6CEC" w:rsidRPr="00321B05" w:rsidRDefault="00036D25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Cs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bCs/>
                <w:color w:val="000000" w:themeColor="text1"/>
                <w:rtl/>
                <w:lang w:bidi="fa-IR"/>
              </w:rPr>
              <w:t xml:space="preserve">خشک و بدون درز و شکاف باشد </w:t>
            </w:r>
          </w:p>
        </w:tc>
      </w:tr>
      <w:tr w:rsidR="00321B05" w:rsidRPr="00321B05" w14:paraId="5FAC4CE7" w14:textId="77777777" w:rsidTr="00C36533">
        <w:trPr>
          <w:cantSplit/>
        </w:trPr>
        <w:tc>
          <w:tcPr>
            <w:tcW w:w="794" w:type="dxa"/>
          </w:tcPr>
          <w:p w14:paraId="636F6B80" w14:textId="77777777" w:rsidR="00DA6CEC" w:rsidRPr="00321B05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447BEE62" w14:textId="77777777" w:rsidR="00DA6CEC" w:rsidRPr="00321B05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6174FA1E" w14:textId="77777777" w:rsidR="00DA6CEC" w:rsidRPr="00321B05" w:rsidRDefault="00036D25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Cs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bCs/>
                <w:color w:val="000000" w:themeColor="text1"/>
                <w:rtl/>
                <w:lang w:bidi="fa-IR"/>
              </w:rPr>
              <w:t>تا ارتفاع کف پنجره از سنگ مناسب باشد.</w:t>
            </w:r>
          </w:p>
        </w:tc>
      </w:tr>
      <w:tr w:rsidR="00321B05" w:rsidRPr="00321B05" w14:paraId="3DB7BE22" w14:textId="77777777" w:rsidTr="00C36533">
        <w:trPr>
          <w:cantSplit/>
        </w:trPr>
        <w:tc>
          <w:tcPr>
            <w:tcW w:w="794" w:type="dxa"/>
          </w:tcPr>
          <w:p w14:paraId="700F2B5B" w14:textId="77777777" w:rsidR="00DA6CEC" w:rsidRPr="00321B05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10FF426A" w14:textId="77777777" w:rsidR="00DA6CEC" w:rsidRPr="00321B05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2BA395D4" w14:textId="77777777" w:rsidR="00DA6CEC" w:rsidRPr="00321B05" w:rsidRDefault="00036D25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Cs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bCs/>
                <w:color w:val="000000" w:themeColor="text1"/>
                <w:rtl/>
                <w:lang w:bidi="fa-IR"/>
              </w:rPr>
              <w:t>مطابق با جدول رنگ فضاهای آموزشی رنگ آمیزی شده باشد.</w:t>
            </w:r>
          </w:p>
        </w:tc>
      </w:tr>
      <w:tr w:rsidR="00321B05" w:rsidRPr="00321B05" w14:paraId="49F5B414" w14:textId="77777777" w:rsidTr="00C36533">
        <w:trPr>
          <w:cantSplit/>
        </w:trPr>
        <w:tc>
          <w:tcPr>
            <w:tcW w:w="794" w:type="dxa"/>
          </w:tcPr>
          <w:p w14:paraId="4D05E934" w14:textId="77777777" w:rsidR="00DA6CEC" w:rsidRPr="00321B05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76D05B56" w14:textId="77777777" w:rsidR="00DA6CEC" w:rsidRPr="00321B05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324CDE37" w14:textId="77777777" w:rsidR="00DA6CEC" w:rsidRPr="00321B05" w:rsidRDefault="00036D25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Cs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bCs/>
                <w:color w:val="000000" w:themeColor="text1"/>
                <w:rtl/>
                <w:lang w:bidi="fa-IR"/>
              </w:rPr>
              <w:t xml:space="preserve">هر سه مورد </w:t>
            </w:r>
          </w:p>
        </w:tc>
      </w:tr>
      <w:tr w:rsidR="00867BCA" w:rsidRPr="00321B05" w14:paraId="639B466A" w14:textId="77777777" w:rsidTr="005E1879">
        <w:trPr>
          <w:cantSplit/>
        </w:trPr>
        <w:tc>
          <w:tcPr>
            <w:tcW w:w="794" w:type="dxa"/>
          </w:tcPr>
          <w:p w14:paraId="720A43C5" w14:textId="77777777" w:rsidR="00867BCA" w:rsidRPr="00321B05" w:rsidRDefault="00867BCA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</w:t>
            </w:r>
          </w:p>
        </w:tc>
        <w:tc>
          <w:tcPr>
            <w:tcW w:w="9411" w:type="dxa"/>
            <w:gridSpan w:val="2"/>
          </w:tcPr>
          <w:p w14:paraId="0ED6DAF9" w14:textId="77777777" w:rsidR="00867BCA" w:rsidRPr="00321B05" w:rsidRDefault="00867BCA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Cs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آیین نامه بهداشت محیط مدارس و چک لیست بازرسی بهداشتی مدارس</w:t>
            </w:r>
          </w:p>
        </w:tc>
      </w:tr>
    </w:tbl>
    <w:p w14:paraId="56E9470B" w14:textId="77777777" w:rsidR="00DA6CEC" w:rsidRPr="00321B05" w:rsidRDefault="00DA6CEC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21B05" w:rsidRPr="00321B05" w14:paraId="34579500" w14:textId="77777777" w:rsidTr="00D87F2E">
        <w:trPr>
          <w:cantSplit/>
        </w:trPr>
        <w:tc>
          <w:tcPr>
            <w:tcW w:w="794" w:type="dxa"/>
          </w:tcPr>
          <w:p w14:paraId="4E575879" w14:textId="77777777" w:rsidR="00DA6CEC" w:rsidRPr="00321B05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07E9EDE1" w14:textId="77777777" w:rsidR="00DA6CEC" w:rsidRPr="00321B05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  <w:r w:rsidR="00280825" w:rsidRPr="00321B05">
              <w:rPr>
                <w:rFonts w:ascii="Calibri" w:hAnsi="Calibri" w:cs="B Yagut" w:hint="cs"/>
                <w:b/>
                <w:color w:val="000000" w:themeColor="text1"/>
                <w:rtl/>
              </w:rPr>
              <w:t xml:space="preserve"> </w:t>
            </w:r>
            <w:r w:rsidR="00867BCA" w:rsidRPr="00321B05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بهداشت محیط مدارس</w:t>
            </w:r>
          </w:p>
        </w:tc>
      </w:tr>
      <w:tr w:rsidR="00321B05" w:rsidRPr="00321B05" w14:paraId="2915D342" w14:textId="77777777" w:rsidTr="00D87F2E">
        <w:trPr>
          <w:cantSplit/>
        </w:trPr>
        <w:tc>
          <w:tcPr>
            <w:tcW w:w="794" w:type="dxa"/>
          </w:tcPr>
          <w:p w14:paraId="1EFBE6B0" w14:textId="77777777" w:rsidR="00DA6CEC" w:rsidRPr="00321B05" w:rsidRDefault="005110C8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27</w:t>
            </w:r>
          </w:p>
        </w:tc>
        <w:tc>
          <w:tcPr>
            <w:tcW w:w="9411" w:type="dxa"/>
            <w:gridSpan w:val="2"/>
          </w:tcPr>
          <w:p w14:paraId="40CD9E91" w14:textId="77777777" w:rsidR="00DA6CEC" w:rsidRPr="00321B05" w:rsidRDefault="00594B00" w:rsidP="00594B00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مطابق با آیین نامه بهداشت محیط مدارس شرایط کف کلاس های درس در مدارس کدامند؟</w:t>
            </w:r>
          </w:p>
          <w:p w14:paraId="2B48F618" w14:textId="77777777" w:rsidR="00594B00" w:rsidRPr="00321B05" w:rsidRDefault="00594B00" w:rsidP="00C36533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21B05" w:rsidRPr="00321B05" w14:paraId="220B65BB" w14:textId="77777777" w:rsidTr="00D87F2E">
        <w:trPr>
          <w:cantSplit/>
        </w:trPr>
        <w:tc>
          <w:tcPr>
            <w:tcW w:w="794" w:type="dxa"/>
          </w:tcPr>
          <w:p w14:paraId="45564AF7" w14:textId="77777777" w:rsidR="00DA6CEC" w:rsidRPr="00321B05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1A86C438" w14:textId="77777777" w:rsidR="00DA6CEC" w:rsidRPr="00321B05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3F224DB1" w14:textId="77777777" w:rsidR="00DA6CEC" w:rsidRPr="00321B05" w:rsidRDefault="00594B00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Cs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bCs/>
                <w:color w:val="000000" w:themeColor="text1"/>
                <w:rtl/>
                <w:lang w:bidi="fa-IR"/>
              </w:rPr>
              <w:t>مسطح باشد</w:t>
            </w:r>
          </w:p>
        </w:tc>
      </w:tr>
      <w:tr w:rsidR="00321B05" w:rsidRPr="00321B05" w14:paraId="6C82E714" w14:textId="77777777" w:rsidTr="00D87F2E">
        <w:trPr>
          <w:cantSplit/>
        </w:trPr>
        <w:tc>
          <w:tcPr>
            <w:tcW w:w="794" w:type="dxa"/>
          </w:tcPr>
          <w:p w14:paraId="2A4A7606" w14:textId="77777777" w:rsidR="00DA6CEC" w:rsidRPr="00321B05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059E9BC6" w14:textId="77777777" w:rsidR="00DA6CEC" w:rsidRPr="00321B05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30CABB5F" w14:textId="77777777" w:rsidR="00DA6CEC" w:rsidRPr="00321B05" w:rsidRDefault="00594B00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Cs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bCs/>
                <w:color w:val="000000" w:themeColor="text1"/>
                <w:rtl/>
                <w:lang w:bidi="fa-IR"/>
              </w:rPr>
              <w:t>لغزنده نباشد</w:t>
            </w:r>
          </w:p>
        </w:tc>
      </w:tr>
      <w:tr w:rsidR="00321B05" w:rsidRPr="00321B05" w14:paraId="1D6EB5D4" w14:textId="77777777" w:rsidTr="00D87F2E">
        <w:trPr>
          <w:cantSplit/>
        </w:trPr>
        <w:tc>
          <w:tcPr>
            <w:tcW w:w="794" w:type="dxa"/>
          </w:tcPr>
          <w:p w14:paraId="74E7D39D" w14:textId="77777777" w:rsidR="00DA6CEC" w:rsidRPr="00321B05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7CAE16DB" w14:textId="77777777" w:rsidR="00DA6CEC" w:rsidRPr="00321B05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3DAFD442" w14:textId="77777777" w:rsidR="00DA6CEC" w:rsidRPr="00321B05" w:rsidRDefault="00594B00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Cs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bCs/>
                <w:color w:val="000000" w:themeColor="text1"/>
                <w:rtl/>
                <w:lang w:bidi="fa-IR"/>
              </w:rPr>
              <w:t>مقاوم و قابل شستشو باشد</w:t>
            </w:r>
          </w:p>
        </w:tc>
      </w:tr>
      <w:tr w:rsidR="00321B05" w:rsidRPr="00321B05" w14:paraId="4DD50649" w14:textId="77777777" w:rsidTr="00D87F2E">
        <w:trPr>
          <w:cantSplit/>
        </w:trPr>
        <w:tc>
          <w:tcPr>
            <w:tcW w:w="794" w:type="dxa"/>
          </w:tcPr>
          <w:p w14:paraId="3B42554A" w14:textId="77777777" w:rsidR="00DA6CEC" w:rsidRPr="00321B05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7ACED876" w14:textId="77777777" w:rsidR="00DA6CEC" w:rsidRPr="00321B05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6C532C3D" w14:textId="77777777" w:rsidR="00DA6CEC" w:rsidRPr="00321B05" w:rsidRDefault="00594B00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Cs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bCs/>
                <w:color w:val="000000" w:themeColor="text1"/>
                <w:rtl/>
                <w:lang w:bidi="fa-IR"/>
              </w:rPr>
              <w:t>هر سه مورد</w:t>
            </w:r>
          </w:p>
        </w:tc>
      </w:tr>
      <w:tr w:rsidR="00A83656" w:rsidRPr="00321B05" w14:paraId="57CFE8BF" w14:textId="77777777" w:rsidTr="00A12D2B">
        <w:trPr>
          <w:cantSplit/>
        </w:trPr>
        <w:tc>
          <w:tcPr>
            <w:tcW w:w="794" w:type="dxa"/>
          </w:tcPr>
          <w:p w14:paraId="005F0E8B" w14:textId="77777777" w:rsidR="00A83656" w:rsidRPr="00321B05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59BD8CD0" w14:textId="77777777" w:rsidR="00A83656" w:rsidRPr="00321B05" w:rsidRDefault="00867BCA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آیین نامه بهداشت محیط مدارس و چک لیست بازرسی بهداشتی مدارس</w:t>
            </w:r>
          </w:p>
        </w:tc>
      </w:tr>
    </w:tbl>
    <w:p w14:paraId="5E20BFCD" w14:textId="77777777" w:rsidR="00DA6CEC" w:rsidRPr="00321B05" w:rsidRDefault="00DA6CEC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21B05" w:rsidRPr="00321B05" w14:paraId="7FEA5DE0" w14:textId="77777777" w:rsidTr="00D87F2E">
        <w:trPr>
          <w:cantSplit/>
        </w:trPr>
        <w:tc>
          <w:tcPr>
            <w:tcW w:w="794" w:type="dxa"/>
          </w:tcPr>
          <w:p w14:paraId="296B0233" w14:textId="77777777" w:rsidR="00DA6CEC" w:rsidRPr="00321B05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0940397E" w14:textId="77777777" w:rsidR="00DA6CEC" w:rsidRPr="00321B05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  <w:r w:rsidR="00280825" w:rsidRPr="00321B05">
              <w:rPr>
                <w:rFonts w:ascii="Calibri" w:hAnsi="Calibri" w:cs="B Yagut" w:hint="cs"/>
                <w:b/>
                <w:color w:val="000000" w:themeColor="text1"/>
                <w:rtl/>
              </w:rPr>
              <w:t xml:space="preserve"> </w:t>
            </w:r>
            <w:r w:rsidR="00867BCA" w:rsidRPr="00321B05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بهداشت محیط مدارس</w:t>
            </w:r>
          </w:p>
        </w:tc>
      </w:tr>
      <w:tr w:rsidR="00321B05" w:rsidRPr="00321B05" w14:paraId="031717A1" w14:textId="77777777" w:rsidTr="00D87F2E">
        <w:trPr>
          <w:cantSplit/>
        </w:trPr>
        <w:tc>
          <w:tcPr>
            <w:tcW w:w="794" w:type="dxa"/>
          </w:tcPr>
          <w:p w14:paraId="5D206909" w14:textId="77777777" w:rsidR="00DA6CEC" w:rsidRPr="00321B05" w:rsidRDefault="005110C8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28</w:t>
            </w:r>
          </w:p>
        </w:tc>
        <w:tc>
          <w:tcPr>
            <w:tcW w:w="9411" w:type="dxa"/>
            <w:gridSpan w:val="2"/>
          </w:tcPr>
          <w:p w14:paraId="3F6A787A" w14:textId="77777777" w:rsidR="00594B00" w:rsidRPr="00321B05" w:rsidRDefault="00594B00" w:rsidP="00594B00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مطابق با آیین نامه بهداشت محیط مدارس شرایط سقف کلاس های درس در مدارس کدامند؟</w:t>
            </w:r>
          </w:p>
          <w:p w14:paraId="729CC3F9" w14:textId="77777777" w:rsidR="00DA6CEC" w:rsidRPr="00321B05" w:rsidRDefault="00DA6CEC" w:rsidP="00E5201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</w:tr>
      <w:tr w:rsidR="00321B05" w:rsidRPr="00321B05" w14:paraId="151B6E35" w14:textId="77777777" w:rsidTr="00D87F2E">
        <w:trPr>
          <w:cantSplit/>
        </w:trPr>
        <w:tc>
          <w:tcPr>
            <w:tcW w:w="794" w:type="dxa"/>
          </w:tcPr>
          <w:p w14:paraId="27F22BD2" w14:textId="77777777" w:rsidR="00DA6CEC" w:rsidRPr="00321B05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1087D0D7" w14:textId="77777777" w:rsidR="00DA6CEC" w:rsidRPr="00321B05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45637F67" w14:textId="77777777" w:rsidR="00DA6CEC" w:rsidRPr="00321B05" w:rsidRDefault="00594B00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Cs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bCs/>
                <w:color w:val="000000" w:themeColor="text1"/>
                <w:rtl/>
                <w:lang w:bidi="fa-IR"/>
              </w:rPr>
              <w:t>بدون درزو شکاف باشد</w:t>
            </w:r>
          </w:p>
        </w:tc>
      </w:tr>
      <w:tr w:rsidR="00321B05" w:rsidRPr="00321B05" w14:paraId="69DC1E2C" w14:textId="77777777" w:rsidTr="00D87F2E">
        <w:trPr>
          <w:cantSplit/>
        </w:trPr>
        <w:tc>
          <w:tcPr>
            <w:tcW w:w="794" w:type="dxa"/>
          </w:tcPr>
          <w:p w14:paraId="585FAE49" w14:textId="77777777" w:rsidR="00DA6CEC" w:rsidRPr="00321B05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69AE07D9" w14:textId="77777777" w:rsidR="00DA6CEC" w:rsidRPr="00321B05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54700E29" w14:textId="77777777" w:rsidR="00DA6CEC" w:rsidRPr="00321B05" w:rsidRDefault="00594B00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Cs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bCs/>
                <w:color w:val="000000" w:themeColor="text1"/>
                <w:rtl/>
                <w:lang w:bidi="fa-IR"/>
              </w:rPr>
              <w:t>به رنگ روشن باشد</w:t>
            </w:r>
          </w:p>
        </w:tc>
      </w:tr>
      <w:tr w:rsidR="00321B05" w:rsidRPr="00321B05" w14:paraId="7202E0AC" w14:textId="77777777" w:rsidTr="00D87F2E">
        <w:trPr>
          <w:cantSplit/>
        </w:trPr>
        <w:tc>
          <w:tcPr>
            <w:tcW w:w="794" w:type="dxa"/>
          </w:tcPr>
          <w:p w14:paraId="3C7E71AD" w14:textId="77777777" w:rsidR="00DA6CEC" w:rsidRPr="00321B05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59DBBEB5" w14:textId="77777777" w:rsidR="00DA6CEC" w:rsidRPr="00321B05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5E2FFCD2" w14:textId="77777777" w:rsidR="00DA6CEC" w:rsidRPr="00321B05" w:rsidRDefault="00594B00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Cs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bCs/>
                <w:color w:val="000000" w:themeColor="text1"/>
                <w:rtl/>
                <w:lang w:bidi="fa-IR"/>
              </w:rPr>
              <w:t>صاف باشد</w:t>
            </w:r>
          </w:p>
        </w:tc>
      </w:tr>
      <w:tr w:rsidR="00321B05" w:rsidRPr="00321B05" w14:paraId="2A0A6922" w14:textId="77777777" w:rsidTr="00D87F2E">
        <w:trPr>
          <w:cantSplit/>
        </w:trPr>
        <w:tc>
          <w:tcPr>
            <w:tcW w:w="794" w:type="dxa"/>
          </w:tcPr>
          <w:p w14:paraId="73722543" w14:textId="77777777" w:rsidR="00DA6CEC" w:rsidRPr="00321B05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7D0C6210" w14:textId="77777777" w:rsidR="00DA6CEC" w:rsidRPr="00321B05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5F1B0136" w14:textId="77777777" w:rsidR="00DA6CEC" w:rsidRPr="00321B05" w:rsidRDefault="00594B00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Cs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bCs/>
                <w:color w:val="000000" w:themeColor="text1"/>
                <w:rtl/>
                <w:lang w:bidi="fa-IR"/>
              </w:rPr>
              <w:t xml:space="preserve">هر سه مورد </w:t>
            </w:r>
          </w:p>
        </w:tc>
      </w:tr>
      <w:tr w:rsidR="00A83656" w:rsidRPr="00321B05" w14:paraId="723AB424" w14:textId="77777777" w:rsidTr="00A12D2B">
        <w:trPr>
          <w:cantSplit/>
        </w:trPr>
        <w:tc>
          <w:tcPr>
            <w:tcW w:w="794" w:type="dxa"/>
          </w:tcPr>
          <w:p w14:paraId="6C700222" w14:textId="77777777" w:rsidR="00A83656" w:rsidRPr="00321B05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200EC8D1" w14:textId="77777777" w:rsidR="00A83656" w:rsidRPr="00321B05" w:rsidRDefault="00867BCA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آیین نامه بهداشت محیط مدارس و چک لیست بازرسی بهداشتی مدارس</w:t>
            </w:r>
          </w:p>
        </w:tc>
      </w:tr>
    </w:tbl>
    <w:p w14:paraId="511DCE73" w14:textId="77777777" w:rsidR="00DA6CEC" w:rsidRPr="00321B05" w:rsidRDefault="00DA6CEC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21B05" w:rsidRPr="00321B05" w14:paraId="5AEC0825" w14:textId="77777777" w:rsidTr="00D87F2E">
        <w:trPr>
          <w:cantSplit/>
        </w:trPr>
        <w:tc>
          <w:tcPr>
            <w:tcW w:w="794" w:type="dxa"/>
          </w:tcPr>
          <w:p w14:paraId="7F85F7E7" w14:textId="77777777" w:rsidR="00DA6CEC" w:rsidRPr="00321B05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518448DC" w14:textId="77777777" w:rsidR="00DA6CEC" w:rsidRPr="00321B05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  <w:r w:rsidR="00280825" w:rsidRPr="00321B05">
              <w:rPr>
                <w:rFonts w:ascii="Calibri" w:hAnsi="Calibri" w:cs="B Yagut" w:hint="cs"/>
                <w:b/>
                <w:color w:val="000000" w:themeColor="text1"/>
                <w:rtl/>
              </w:rPr>
              <w:t xml:space="preserve"> </w:t>
            </w:r>
            <w:r w:rsidR="00867BCA" w:rsidRPr="00321B05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بهداشت محیط مدارس</w:t>
            </w:r>
          </w:p>
        </w:tc>
      </w:tr>
      <w:tr w:rsidR="00321B05" w:rsidRPr="00321B05" w14:paraId="70DE9B56" w14:textId="77777777" w:rsidTr="00D87F2E">
        <w:trPr>
          <w:cantSplit/>
        </w:trPr>
        <w:tc>
          <w:tcPr>
            <w:tcW w:w="794" w:type="dxa"/>
          </w:tcPr>
          <w:p w14:paraId="2C0166AF" w14:textId="77777777" w:rsidR="00DA6CEC" w:rsidRPr="00321B05" w:rsidRDefault="005110C8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29</w:t>
            </w:r>
          </w:p>
        </w:tc>
        <w:tc>
          <w:tcPr>
            <w:tcW w:w="9411" w:type="dxa"/>
            <w:gridSpan w:val="2"/>
          </w:tcPr>
          <w:p w14:paraId="4CCD08FC" w14:textId="77777777" w:rsidR="00DA6CEC" w:rsidRPr="00321B05" w:rsidRDefault="00594B00" w:rsidP="00F06CBB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حداقل ارتفاع سقف کلاس چقدر می باشد؟</w:t>
            </w:r>
          </w:p>
        </w:tc>
      </w:tr>
      <w:tr w:rsidR="00321B05" w:rsidRPr="00321B05" w14:paraId="77E6F286" w14:textId="77777777" w:rsidTr="00D87F2E">
        <w:trPr>
          <w:cantSplit/>
        </w:trPr>
        <w:tc>
          <w:tcPr>
            <w:tcW w:w="794" w:type="dxa"/>
          </w:tcPr>
          <w:p w14:paraId="26FA32BF" w14:textId="77777777" w:rsidR="00DA6CEC" w:rsidRPr="00321B05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677990A4" w14:textId="77777777" w:rsidR="00DA6CEC" w:rsidRPr="00321B05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3DAED9D1" w14:textId="77777777" w:rsidR="00DA6CEC" w:rsidRPr="00321B05" w:rsidRDefault="00594B00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Cs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bCs/>
                <w:color w:val="000000" w:themeColor="text1"/>
                <w:rtl/>
                <w:lang w:bidi="fa-IR"/>
              </w:rPr>
              <w:t xml:space="preserve">3 متر </w:t>
            </w:r>
          </w:p>
        </w:tc>
      </w:tr>
      <w:tr w:rsidR="00321B05" w:rsidRPr="00321B05" w14:paraId="645DD279" w14:textId="77777777" w:rsidTr="00D87F2E">
        <w:trPr>
          <w:cantSplit/>
        </w:trPr>
        <w:tc>
          <w:tcPr>
            <w:tcW w:w="794" w:type="dxa"/>
          </w:tcPr>
          <w:p w14:paraId="71F30972" w14:textId="77777777" w:rsidR="00DA6CEC" w:rsidRPr="00321B05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13BE438B" w14:textId="77777777" w:rsidR="00DA6CEC" w:rsidRPr="00321B05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0531D8FB" w14:textId="77777777" w:rsidR="00DA6CEC" w:rsidRPr="00321B05" w:rsidRDefault="00594B00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Cs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bCs/>
                <w:color w:val="000000" w:themeColor="text1"/>
                <w:rtl/>
                <w:lang w:bidi="fa-IR"/>
              </w:rPr>
              <w:t>8/2 متر</w:t>
            </w:r>
          </w:p>
        </w:tc>
      </w:tr>
      <w:tr w:rsidR="00321B05" w:rsidRPr="00321B05" w14:paraId="728F5502" w14:textId="77777777" w:rsidTr="00D87F2E">
        <w:trPr>
          <w:cantSplit/>
        </w:trPr>
        <w:tc>
          <w:tcPr>
            <w:tcW w:w="794" w:type="dxa"/>
          </w:tcPr>
          <w:p w14:paraId="7E605C1F" w14:textId="77777777" w:rsidR="00DA6CEC" w:rsidRPr="00321B05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51BB0E3E" w14:textId="77777777" w:rsidR="00DA6CEC" w:rsidRPr="00321B05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101E3977" w14:textId="77777777" w:rsidR="00DA6CEC" w:rsidRPr="00321B05" w:rsidRDefault="00594B00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Cs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bCs/>
                <w:color w:val="000000" w:themeColor="text1"/>
                <w:rtl/>
                <w:lang w:bidi="fa-IR"/>
              </w:rPr>
              <w:t xml:space="preserve">2/3 متر </w:t>
            </w:r>
          </w:p>
        </w:tc>
      </w:tr>
      <w:tr w:rsidR="00321B05" w:rsidRPr="00321B05" w14:paraId="4DE86FFC" w14:textId="77777777" w:rsidTr="00D87F2E">
        <w:trPr>
          <w:cantSplit/>
        </w:trPr>
        <w:tc>
          <w:tcPr>
            <w:tcW w:w="794" w:type="dxa"/>
          </w:tcPr>
          <w:p w14:paraId="7FBD1234" w14:textId="77777777" w:rsidR="00DA6CEC" w:rsidRPr="00321B05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13704510" w14:textId="77777777" w:rsidR="00DA6CEC" w:rsidRPr="00321B05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55162724" w14:textId="77777777" w:rsidR="00DA6CEC" w:rsidRPr="00321B05" w:rsidRDefault="00594B00" w:rsidP="00E5201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Cs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bCs/>
                <w:color w:val="000000" w:themeColor="text1"/>
                <w:rtl/>
                <w:lang w:bidi="fa-IR"/>
              </w:rPr>
              <w:t xml:space="preserve">هیچ کدام </w:t>
            </w:r>
          </w:p>
        </w:tc>
      </w:tr>
      <w:tr w:rsidR="00A83656" w:rsidRPr="00321B05" w14:paraId="4A4D459D" w14:textId="77777777" w:rsidTr="00A12D2B">
        <w:trPr>
          <w:cantSplit/>
        </w:trPr>
        <w:tc>
          <w:tcPr>
            <w:tcW w:w="794" w:type="dxa"/>
          </w:tcPr>
          <w:p w14:paraId="691D0391" w14:textId="77777777" w:rsidR="00A83656" w:rsidRPr="00321B05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191EB688" w14:textId="77777777" w:rsidR="00A83656" w:rsidRPr="00321B05" w:rsidRDefault="00867BCA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آیین نامه بهداشت محیط مدارس و چک لیست بازرسی بهداشتی مدارس</w:t>
            </w:r>
          </w:p>
        </w:tc>
      </w:tr>
    </w:tbl>
    <w:p w14:paraId="11747972" w14:textId="77777777" w:rsidR="00DA6CEC" w:rsidRPr="00321B05" w:rsidRDefault="00DA6CEC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21B05" w:rsidRPr="00321B05" w14:paraId="4F261974" w14:textId="77777777" w:rsidTr="00D87F2E">
        <w:trPr>
          <w:cantSplit/>
        </w:trPr>
        <w:tc>
          <w:tcPr>
            <w:tcW w:w="794" w:type="dxa"/>
          </w:tcPr>
          <w:p w14:paraId="3C63C2FC" w14:textId="77777777" w:rsidR="00DA6CEC" w:rsidRPr="00321B05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5A3C1CB4" w14:textId="77777777" w:rsidR="00DA6CEC" w:rsidRPr="00321B05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  <w:r w:rsidR="00280825" w:rsidRPr="00321B05">
              <w:rPr>
                <w:rFonts w:ascii="Calibri" w:hAnsi="Calibri" w:cs="B Yagut" w:hint="cs"/>
                <w:b/>
                <w:color w:val="000000" w:themeColor="text1"/>
                <w:rtl/>
              </w:rPr>
              <w:t xml:space="preserve"> </w:t>
            </w:r>
            <w:r w:rsidR="00867BCA" w:rsidRPr="00321B05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بهداشت محیط مدارس</w:t>
            </w:r>
          </w:p>
        </w:tc>
      </w:tr>
      <w:tr w:rsidR="00321B05" w:rsidRPr="00321B05" w14:paraId="3547F6B9" w14:textId="77777777" w:rsidTr="00D87F2E">
        <w:trPr>
          <w:cantSplit/>
        </w:trPr>
        <w:tc>
          <w:tcPr>
            <w:tcW w:w="794" w:type="dxa"/>
          </w:tcPr>
          <w:p w14:paraId="03AB5ED8" w14:textId="77777777" w:rsidR="00DA6CEC" w:rsidRPr="00321B05" w:rsidRDefault="005110C8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30</w:t>
            </w:r>
          </w:p>
        </w:tc>
        <w:tc>
          <w:tcPr>
            <w:tcW w:w="9411" w:type="dxa"/>
            <w:gridSpan w:val="2"/>
          </w:tcPr>
          <w:p w14:paraId="606246EE" w14:textId="77777777" w:rsidR="00DA6CEC" w:rsidRPr="00321B05" w:rsidRDefault="00594B00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شرایط پله های مشرف به پرتگاه در مدارس کدامند؟</w:t>
            </w:r>
          </w:p>
        </w:tc>
      </w:tr>
      <w:tr w:rsidR="00321B05" w:rsidRPr="00321B05" w14:paraId="41BFBD68" w14:textId="77777777" w:rsidTr="00D87F2E">
        <w:trPr>
          <w:cantSplit/>
        </w:trPr>
        <w:tc>
          <w:tcPr>
            <w:tcW w:w="794" w:type="dxa"/>
          </w:tcPr>
          <w:p w14:paraId="24D0DE04" w14:textId="77777777" w:rsidR="00DA6CEC" w:rsidRPr="00321B05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7BE20BE0" w14:textId="77777777" w:rsidR="00DA6CEC" w:rsidRPr="00321B05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29EE9B12" w14:textId="77777777" w:rsidR="00DA6CEC" w:rsidRPr="00321B05" w:rsidRDefault="00594B00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Cs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bCs/>
                <w:color w:val="000000" w:themeColor="text1"/>
                <w:rtl/>
                <w:lang w:bidi="fa-IR"/>
              </w:rPr>
              <w:t>لغزنده نباشد</w:t>
            </w:r>
            <w:r w:rsidR="0093319F" w:rsidRPr="00321B05">
              <w:rPr>
                <w:rStyle w:val="StyleComplexNazanin"/>
                <w:rFonts w:asciiTheme="majorBidi" w:hAnsiTheme="majorBidi" w:cs="B Nazanin" w:hint="cs"/>
                <w:bCs/>
                <w:color w:val="000000" w:themeColor="text1"/>
                <w:rtl/>
                <w:lang w:bidi="fa-IR"/>
              </w:rPr>
              <w:t>.</w:t>
            </w:r>
          </w:p>
        </w:tc>
      </w:tr>
      <w:tr w:rsidR="00321B05" w:rsidRPr="00321B05" w14:paraId="588CCC29" w14:textId="77777777" w:rsidTr="00D87F2E">
        <w:trPr>
          <w:cantSplit/>
        </w:trPr>
        <w:tc>
          <w:tcPr>
            <w:tcW w:w="794" w:type="dxa"/>
          </w:tcPr>
          <w:p w14:paraId="73D21DA3" w14:textId="77777777" w:rsidR="00DA6CEC" w:rsidRPr="00321B05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5EC7F4C4" w14:textId="77777777" w:rsidR="00DA6CEC" w:rsidRPr="00321B05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3805FB77" w14:textId="77777777" w:rsidR="00DA6CEC" w:rsidRPr="00321B05" w:rsidRDefault="00594B00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Cs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bCs/>
                <w:color w:val="000000" w:themeColor="text1"/>
                <w:rtl/>
                <w:lang w:bidi="fa-IR"/>
              </w:rPr>
              <w:t>مجهز به نرده مناسب باشد</w:t>
            </w:r>
            <w:r w:rsidR="0093319F" w:rsidRPr="00321B05">
              <w:rPr>
                <w:rStyle w:val="StyleComplexNazanin"/>
                <w:rFonts w:asciiTheme="majorBidi" w:hAnsiTheme="majorBidi" w:cs="B Nazanin" w:hint="cs"/>
                <w:bCs/>
                <w:color w:val="000000" w:themeColor="text1"/>
                <w:rtl/>
                <w:lang w:bidi="fa-IR"/>
              </w:rPr>
              <w:t>.</w:t>
            </w:r>
          </w:p>
        </w:tc>
      </w:tr>
      <w:tr w:rsidR="00321B05" w:rsidRPr="00321B05" w14:paraId="63C5C847" w14:textId="77777777" w:rsidTr="00D87F2E">
        <w:trPr>
          <w:cantSplit/>
        </w:trPr>
        <w:tc>
          <w:tcPr>
            <w:tcW w:w="794" w:type="dxa"/>
          </w:tcPr>
          <w:p w14:paraId="2C81291F" w14:textId="77777777" w:rsidR="00DA6CEC" w:rsidRPr="00321B05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72135723" w14:textId="77777777" w:rsidR="00DA6CEC" w:rsidRPr="00321B05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6B02C17D" w14:textId="77777777" w:rsidR="00DA6CEC" w:rsidRPr="00321B05" w:rsidRDefault="00594B00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Cs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bCs/>
                <w:color w:val="000000" w:themeColor="text1"/>
                <w:rtl/>
                <w:lang w:bidi="fa-IR"/>
              </w:rPr>
              <w:t>الف و ب صحیح هست</w:t>
            </w:r>
            <w:r w:rsidR="0093319F" w:rsidRPr="00321B05">
              <w:rPr>
                <w:rStyle w:val="StyleComplexNazanin"/>
                <w:rFonts w:asciiTheme="majorBidi" w:hAnsiTheme="majorBidi" w:cs="B Nazanin" w:hint="cs"/>
                <w:bCs/>
                <w:color w:val="000000" w:themeColor="text1"/>
                <w:rtl/>
                <w:lang w:bidi="fa-IR"/>
              </w:rPr>
              <w:t>.</w:t>
            </w:r>
          </w:p>
        </w:tc>
      </w:tr>
      <w:tr w:rsidR="00321B05" w:rsidRPr="00321B05" w14:paraId="27763BA4" w14:textId="77777777" w:rsidTr="00D87F2E">
        <w:trPr>
          <w:cantSplit/>
        </w:trPr>
        <w:tc>
          <w:tcPr>
            <w:tcW w:w="794" w:type="dxa"/>
          </w:tcPr>
          <w:p w14:paraId="35A12CFA" w14:textId="77777777" w:rsidR="00DA6CEC" w:rsidRPr="00321B05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03473CDA" w14:textId="77777777" w:rsidR="00DA6CEC" w:rsidRPr="00321B05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5EF63C5A" w14:textId="77777777" w:rsidR="00DA6CEC" w:rsidRPr="00321B05" w:rsidRDefault="00594B00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Cs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bCs/>
                <w:color w:val="000000" w:themeColor="text1"/>
                <w:rtl/>
                <w:lang w:bidi="fa-IR"/>
              </w:rPr>
              <w:t xml:space="preserve">هیچ کدام </w:t>
            </w:r>
          </w:p>
        </w:tc>
      </w:tr>
      <w:tr w:rsidR="00A83656" w:rsidRPr="00321B05" w14:paraId="58AFE0B6" w14:textId="77777777" w:rsidTr="00A12D2B">
        <w:trPr>
          <w:cantSplit/>
        </w:trPr>
        <w:tc>
          <w:tcPr>
            <w:tcW w:w="794" w:type="dxa"/>
          </w:tcPr>
          <w:p w14:paraId="7DDABF1E" w14:textId="77777777" w:rsidR="00A83656" w:rsidRPr="00321B05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4BE2D91C" w14:textId="77777777" w:rsidR="00A83656" w:rsidRPr="00321B05" w:rsidRDefault="00867BCA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آیین نامه بهداشت محیط مدارس و چک لیست بازرسی بهداشتی مدارس</w:t>
            </w:r>
          </w:p>
        </w:tc>
      </w:tr>
    </w:tbl>
    <w:p w14:paraId="6E4C8247" w14:textId="77777777" w:rsidR="00DA6CEC" w:rsidRPr="00321B05" w:rsidRDefault="00DA6CEC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21B05" w:rsidRPr="00321B05" w14:paraId="1AD2B98B" w14:textId="77777777" w:rsidTr="00D87F2E">
        <w:trPr>
          <w:cantSplit/>
        </w:trPr>
        <w:tc>
          <w:tcPr>
            <w:tcW w:w="794" w:type="dxa"/>
          </w:tcPr>
          <w:p w14:paraId="082EC7AC" w14:textId="77777777" w:rsidR="00DA6CEC" w:rsidRPr="00321B05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05AEB7ED" w14:textId="77777777" w:rsidR="00DA6CEC" w:rsidRPr="00321B05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  <w:r w:rsidR="00280825" w:rsidRPr="00321B05">
              <w:rPr>
                <w:rFonts w:ascii="Calibri" w:hAnsi="Calibri" w:cs="B Yagut" w:hint="cs"/>
                <w:b/>
                <w:color w:val="000000" w:themeColor="text1"/>
                <w:rtl/>
              </w:rPr>
              <w:t xml:space="preserve"> </w:t>
            </w:r>
            <w:r w:rsidR="00867BCA" w:rsidRPr="00321B05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بهداشت محیط مدارس</w:t>
            </w:r>
          </w:p>
        </w:tc>
      </w:tr>
      <w:tr w:rsidR="00321B05" w:rsidRPr="00321B05" w14:paraId="3DAFB354" w14:textId="77777777" w:rsidTr="00D87F2E">
        <w:trPr>
          <w:cantSplit/>
        </w:trPr>
        <w:tc>
          <w:tcPr>
            <w:tcW w:w="794" w:type="dxa"/>
          </w:tcPr>
          <w:p w14:paraId="2124D70D" w14:textId="77777777" w:rsidR="00DA6CEC" w:rsidRPr="00321B05" w:rsidRDefault="005110C8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31</w:t>
            </w:r>
          </w:p>
        </w:tc>
        <w:tc>
          <w:tcPr>
            <w:tcW w:w="9411" w:type="dxa"/>
            <w:gridSpan w:val="2"/>
          </w:tcPr>
          <w:p w14:paraId="1D5AC120" w14:textId="77777777" w:rsidR="00DA6CEC" w:rsidRPr="00321B05" w:rsidRDefault="002811D8" w:rsidP="00E5201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وجود هر گونه حوض و حوضچه در محوطه مدرسه ... می باشد.</w:t>
            </w:r>
          </w:p>
        </w:tc>
      </w:tr>
      <w:tr w:rsidR="00321B05" w:rsidRPr="00321B05" w14:paraId="2B860277" w14:textId="77777777" w:rsidTr="00D87F2E">
        <w:trPr>
          <w:cantSplit/>
        </w:trPr>
        <w:tc>
          <w:tcPr>
            <w:tcW w:w="794" w:type="dxa"/>
          </w:tcPr>
          <w:p w14:paraId="187F7B07" w14:textId="77777777" w:rsidR="00DA6CEC" w:rsidRPr="00321B05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6D9F8964" w14:textId="77777777" w:rsidR="00DA6CEC" w:rsidRPr="00321B05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1C66B6F8" w14:textId="77777777" w:rsidR="00DA6CEC" w:rsidRPr="00321B05" w:rsidRDefault="002811D8" w:rsidP="008D4070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Cs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bCs/>
                <w:color w:val="000000" w:themeColor="text1"/>
                <w:rtl/>
                <w:lang w:bidi="fa-IR"/>
              </w:rPr>
              <w:t>ممنوع می باشد.</w:t>
            </w:r>
          </w:p>
        </w:tc>
      </w:tr>
      <w:tr w:rsidR="00321B05" w:rsidRPr="00321B05" w14:paraId="5DFBD4D7" w14:textId="77777777" w:rsidTr="00D87F2E">
        <w:trPr>
          <w:cantSplit/>
        </w:trPr>
        <w:tc>
          <w:tcPr>
            <w:tcW w:w="794" w:type="dxa"/>
          </w:tcPr>
          <w:p w14:paraId="4F1955D0" w14:textId="77777777" w:rsidR="00DA6CEC" w:rsidRPr="00321B05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19FDEA73" w14:textId="77777777" w:rsidR="00DA6CEC" w:rsidRPr="00321B05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3D18081B" w14:textId="77777777" w:rsidR="00DA6CEC" w:rsidRPr="00321B05" w:rsidRDefault="002811D8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Cs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bCs/>
                <w:color w:val="000000" w:themeColor="text1"/>
                <w:rtl/>
                <w:lang w:bidi="fa-IR"/>
              </w:rPr>
              <w:t>مجاز می باشد.</w:t>
            </w:r>
          </w:p>
        </w:tc>
      </w:tr>
      <w:tr w:rsidR="00321B05" w:rsidRPr="00321B05" w14:paraId="3EB5C0A5" w14:textId="77777777" w:rsidTr="00D87F2E">
        <w:trPr>
          <w:cantSplit/>
        </w:trPr>
        <w:tc>
          <w:tcPr>
            <w:tcW w:w="794" w:type="dxa"/>
          </w:tcPr>
          <w:p w14:paraId="21211E90" w14:textId="77777777" w:rsidR="00DA6CEC" w:rsidRPr="00321B05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0E9E47B7" w14:textId="77777777" w:rsidR="00DA6CEC" w:rsidRPr="00321B05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6932034E" w14:textId="77777777" w:rsidR="00DA6CEC" w:rsidRPr="00321B05" w:rsidRDefault="002811D8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Cs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bCs/>
                <w:color w:val="000000" w:themeColor="text1"/>
                <w:rtl/>
                <w:lang w:bidi="fa-IR"/>
              </w:rPr>
              <w:t>با داشتن شرایط خاص مجاز می باشد.</w:t>
            </w:r>
          </w:p>
        </w:tc>
      </w:tr>
      <w:tr w:rsidR="00321B05" w:rsidRPr="00321B05" w14:paraId="3A77566A" w14:textId="77777777" w:rsidTr="00D87F2E">
        <w:trPr>
          <w:cantSplit/>
        </w:trPr>
        <w:tc>
          <w:tcPr>
            <w:tcW w:w="794" w:type="dxa"/>
          </w:tcPr>
          <w:p w14:paraId="5DAC56B3" w14:textId="77777777" w:rsidR="00DA6CEC" w:rsidRPr="00321B05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37870C49" w14:textId="77777777" w:rsidR="00DA6CEC" w:rsidRPr="00321B05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52EF1EA4" w14:textId="77777777" w:rsidR="00DA6CEC" w:rsidRPr="00321B05" w:rsidRDefault="002811D8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Cs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bCs/>
                <w:color w:val="000000" w:themeColor="text1"/>
                <w:rtl/>
                <w:lang w:bidi="fa-IR"/>
              </w:rPr>
              <w:t xml:space="preserve">هیچ کدام </w:t>
            </w:r>
          </w:p>
        </w:tc>
      </w:tr>
      <w:tr w:rsidR="00A83656" w:rsidRPr="00321B05" w14:paraId="7CCAFCCC" w14:textId="77777777" w:rsidTr="00A12D2B">
        <w:trPr>
          <w:cantSplit/>
        </w:trPr>
        <w:tc>
          <w:tcPr>
            <w:tcW w:w="794" w:type="dxa"/>
          </w:tcPr>
          <w:p w14:paraId="0F3AFC60" w14:textId="77777777" w:rsidR="00A83656" w:rsidRPr="00321B05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64F09683" w14:textId="77777777" w:rsidR="00A83656" w:rsidRPr="00321B05" w:rsidRDefault="00867BCA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آیین نامه بهداشت محیط مدارس و چک لیست بازرسی بهداشتی مدارس</w:t>
            </w:r>
          </w:p>
        </w:tc>
      </w:tr>
    </w:tbl>
    <w:p w14:paraId="12511CD1" w14:textId="77777777" w:rsidR="00DA6CEC" w:rsidRPr="00321B05" w:rsidRDefault="00DA6CEC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p w14:paraId="4CCB3765" w14:textId="77777777" w:rsidR="00DA6CEC" w:rsidRPr="00321B05" w:rsidRDefault="00DA6CEC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21B05" w:rsidRPr="00321B05" w14:paraId="287BBAD6" w14:textId="77777777" w:rsidTr="00D87F2E">
        <w:trPr>
          <w:cantSplit/>
        </w:trPr>
        <w:tc>
          <w:tcPr>
            <w:tcW w:w="794" w:type="dxa"/>
          </w:tcPr>
          <w:p w14:paraId="2B1903BF" w14:textId="77777777" w:rsidR="00DA6CEC" w:rsidRPr="00321B05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79B178FF" w14:textId="77777777" w:rsidR="00DA6CEC" w:rsidRPr="00321B05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  <w:r w:rsidR="00280825" w:rsidRPr="00321B05">
              <w:rPr>
                <w:rFonts w:ascii="Calibri" w:hAnsi="Calibri" w:cs="B Yagut" w:hint="cs"/>
                <w:b/>
                <w:color w:val="000000" w:themeColor="text1"/>
                <w:rtl/>
              </w:rPr>
              <w:t xml:space="preserve"> </w:t>
            </w:r>
            <w:r w:rsidR="00867BCA" w:rsidRPr="00321B05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بهداشت محیط مدارس</w:t>
            </w:r>
          </w:p>
        </w:tc>
      </w:tr>
      <w:tr w:rsidR="00321B05" w:rsidRPr="00321B05" w14:paraId="78CD97A8" w14:textId="77777777" w:rsidTr="00D87F2E">
        <w:trPr>
          <w:cantSplit/>
        </w:trPr>
        <w:tc>
          <w:tcPr>
            <w:tcW w:w="794" w:type="dxa"/>
          </w:tcPr>
          <w:p w14:paraId="2DBB624F" w14:textId="77777777" w:rsidR="00DA6CEC" w:rsidRPr="00321B05" w:rsidRDefault="005110C8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32</w:t>
            </w:r>
          </w:p>
        </w:tc>
        <w:tc>
          <w:tcPr>
            <w:tcW w:w="9411" w:type="dxa"/>
            <w:gridSpan w:val="2"/>
          </w:tcPr>
          <w:p w14:paraId="08B73DE1" w14:textId="77777777" w:rsidR="00DA6CEC" w:rsidRPr="00321B05" w:rsidRDefault="002811D8" w:rsidP="00F06CBB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نکات ایمنی مربوط به سیستم گرمایشی در مدارس بایستی دارای کدام شرایط زیر باشد؟</w:t>
            </w:r>
          </w:p>
        </w:tc>
      </w:tr>
      <w:tr w:rsidR="00321B05" w:rsidRPr="00321B05" w14:paraId="72133AA6" w14:textId="77777777" w:rsidTr="00D87F2E">
        <w:trPr>
          <w:cantSplit/>
        </w:trPr>
        <w:tc>
          <w:tcPr>
            <w:tcW w:w="794" w:type="dxa"/>
          </w:tcPr>
          <w:p w14:paraId="02400DB5" w14:textId="77777777" w:rsidR="00DA6CEC" w:rsidRPr="00321B05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6E5A8E07" w14:textId="77777777" w:rsidR="00DA6CEC" w:rsidRPr="00321B05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23078202" w14:textId="77777777" w:rsidR="00DA6CEC" w:rsidRPr="00321B05" w:rsidRDefault="002811D8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Cs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bCs/>
                <w:color w:val="000000" w:themeColor="text1"/>
                <w:rtl/>
                <w:lang w:bidi="fa-IR"/>
              </w:rPr>
              <w:t>استاندارد باشد و نکات ایمنی بطور کامل رعایت گردد</w:t>
            </w:r>
          </w:p>
        </w:tc>
      </w:tr>
      <w:tr w:rsidR="00321B05" w:rsidRPr="00321B05" w14:paraId="66B6CB5D" w14:textId="77777777" w:rsidTr="00D87F2E">
        <w:trPr>
          <w:cantSplit/>
        </w:trPr>
        <w:tc>
          <w:tcPr>
            <w:tcW w:w="794" w:type="dxa"/>
          </w:tcPr>
          <w:p w14:paraId="66BDEDC9" w14:textId="77777777" w:rsidR="00DA6CEC" w:rsidRPr="00321B05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1F581F0C" w14:textId="77777777" w:rsidR="00DA6CEC" w:rsidRPr="00321B05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12ABDFD6" w14:textId="77777777" w:rsidR="00DA6CEC" w:rsidRPr="00321B05" w:rsidRDefault="002811D8" w:rsidP="002811D8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Cs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bCs/>
                <w:color w:val="000000" w:themeColor="text1"/>
                <w:rtl/>
                <w:lang w:bidi="fa-IR"/>
              </w:rPr>
              <w:t>گاز های حاصل از سوخت به خارج از کلاس هدایت شود و کلاس را بطور یکنواخت گرم کند.</w:t>
            </w:r>
          </w:p>
        </w:tc>
      </w:tr>
      <w:tr w:rsidR="00321B05" w:rsidRPr="00321B05" w14:paraId="7F7FA210" w14:textId="77777777" w:rsidTr="00D87F2E">
        <w:trPr>
          <w:cantSplit/>
        </w:trPr>
        <w:tc>
          <w:tcPr>
            <w:tcW w:w="794" w:type="dxa"/>
          </w:tcPr>
          <w:p w14:paraId="0DA49896" w14:textId="77777777" w:rsidR="00DA6CEC" w:rsidRPr="00321B05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7E7E783F" w14:textId="77777777" w:rsidR="00DA6CEC" w:rsidRPr="00321B05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54D80D36" w14:textId="77777777" w:rsidR="00DA6CEC" w:rsidRPr="00321B05" w:rsidRDefault="002811D8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Cs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bCs/>
                <w:color w:val="000000" w:themeColor="text1"/>
                <w:rtl/>
                <w:lang w:bidi="fa-IR"/>
              </w:rPr>
              <w:t>خطر آتش سوزی نداشته باشد.</w:t>
            </w:r>
          </w:p>
        </w:tc>
      </w:tr>
      <w:tr w:rsidR="00321B05" w:rsidRPr="00321B05" w14:paraId="0C7225AD" w14:textId="77777777" w:rsidTr="00D87F2E">
        <w:trPr>
          <w:cantSplit/>
        </w:trPr>
        <w:tc>
          <w:tcPr>
            <w:tcW w:w="794" w:type="dxa"/>
          </w:tcPr>
          <w:p w14:paraId="5E792AA9" w14:textId="77777777" w:rsidR="00DA6CEC" w:rsidRPr="00321B05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69667021" w14:textId="77777777" w:rsidR="00DA6CEC" w:rsidRPr="00321B05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19E8A0EB" w14:textId="77777777" w:rsidR="00DA6CEC" w:rsidRPr="00321B05" w:rsidRDefault="002811D8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Cs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bCs/>
                <w:color w:val="000000" w:themeColor="text1"/>
                <w:rtl/>
                <w:lang w:bidi="fa-IR"/>
              </w:rPr>
              <w:t>همه موارد</w:t>
            </w:r>
          </w:p>
        </w:tc>
      </w:tr>
      <w:tr w:rsidR="00A83656" w:rsidRPr="00321B05" w14:paraId="6674226D" w14:textId="77777777" w:rsidTr="00A12D2B">
        <w:trPr>
          <w:cantSplit/>
        </w:trPr>
        <w:tc>
          <w:tcPr>
            <w:tcW w:w="794" w:type="dxa"/>
          </w:tcPr>
          <w:p w14:paraId="121C0A35" w14:textId="77777777" w:rsidR="00A83656" w:rsidRPr="00321B05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58C05B1C" w14:textId="77777777" w:rsidR="00A83656" w:rsidRPr="00321B05" w:rsidRDefault="002811D8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آیین نامه بهداشت محیط مدارس</w:t>
            </w:r>
            <w:r w:rsidR="00867BCA" w:rsidRPr="00321B05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 xml:space="preserve"> چک لیست بازرسی بهداشتی مدارس</w:t>
            </w:r>
          </w:p>
        </w:tc>
      </w:tr>
    </w:tbl>
    <w:p w14:paraId="1059A6F6" w14:textId="77777777" w:rsidR="00DA6CEC" w:rsidRPr="00321B05" w:rsidRDefault="00DA6CEC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21B05" w:rsidRPr="00321B05" w14:paraId="360FDAAE" w14:textId="77777777" w:rsidTr="007E1F29">
        <w:trPr>
          <w:cantSplit/>
        </w:trPr>
        <w:tc>
          <w:tcPr>
            <w:tcW w:w="794" w:type="dxa"/>
          </w:tcPr>
          <w:p w14:paraId="5A66EC67" w14:textId="77777777" w:rsidR="005110C8" w:rsidRPr="00321B05" w:rsidRDefault="005110C8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39881EBC" w14:textId="77777777" w:rsidR="005110C8" w:rsidRPr="00321B05" w:rsidRDefault="00AF763F" w:rsidP="007E1F29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  <w:r w:rsidR="00280825" w:rsidRPr="00321B05">
              <w:rPr>
                <w:rFonts w:ascii="Calibri" w:hAnsi="Calibri" w:cs="B Yagut" w:hint="cs"/>
                <w:b/>
                <w:color w:val="000000" w:themeColor="text1"/>
                <w:rtl/>
              </w:rPr>
              <w:t xml:space="preserve"> </w:t>
            </w:r>
            <w:r w:rsidR="00867BCA" w:rsidRPr="00321B05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بهداشت محیط مدارس</w:t>
            </w:r>
          </w:p>
        </w:tc>
      </w:tr>
      <w:tr w:rsidR="00321B05" w:rsidRPr="00321B05" w14:paraId="195C310B" w14:textId="77777777" w:rsidTr="007E1F29">
        <w:trPr>
          <w:cantSplit/>
        </w:trPr>
        <w:tc>
          <w:tcPr>
            <w:tcW w:w="794" w:type="dxa"/>
          </w:tcPr>
          <w:p w14:paraId="19450A86" w14:textId="77777777" w:rsidR="005110C8" w:rsidRPr="00321B05" w:rsidRDefault="005110C8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33</w:t>
            </w:r>
          </w:p>
        </w:tc>
        <w:tc>
          <w:tcPr>
            <w:tcW w:w="9411" w:type="dxa"/>
            <w:gridSpan w:val="2"/>
          </w:tcPr>
          <w:p w14:paraId="08B16AD5" w14:textId="77777777" w:rsidR="005110C8" w:rsidRPr="00321B05" w:rsidRDefault="00012129" w:rsidP="00F81351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ارتفاع دستشویی ها چقدر بایستی باشد؟</w:t>
            </w:r>
          </w:p>
        </w:tc>
      </w:tr>
      <w:tr w:rsidR="00321B05" w:rsidRPr="00321B05" w14:paraId="0E5901B3" w14:textId="77777777" w:rsidTr="007E1F29">
        <w:trPr>
          <w:cantSplit/>
        </w:trPr>
        <w:tc>
          <w:tcPr>
            <w:tcW w:w="794" w:type="dxa"/>
          </w:tcPr>
          <w:p w14:paraId="00D2274D" w14:textId="77777777" w:rsidR="005110C8" w:rsidRPr="00321B05" w:rsidRDefault="005110C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193A6035" w14:textId="77777777" w:rsidR="005110C8" w:rsidRPr="00321B05" w:rsidRDefault="005110C8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6F89A3AC" w14:textId="77777777" w:rsidR="005110C8" w:rsidRPr="00321B05" w:rsidRDefault="000121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Cs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bCs/>
                <w:color w:val="000000" w:themeColor="text1"/>
                <w:rtl/>
                <w:lang w:bidi="fa-IR"/>
              </w:rPr>
              <w:t>متناسب با سن دانش آموزان دردوره های مختلف تحصیلی باشد</w:t>
            </w:r>
            <w:r w:rsidR="0093319F" w:rsidRPr="00321B05">
              <w:rPr>
                <w:rStyle w:val="StyleComplexNazanin"/>
                <w:rFonts w:asciiTheme="majorBidi" w:hAnsiTheme="majorBidi" w:cs="B Nazanin" w:hint="cs"/>
                <w:bCs/>
                <w:color w:val="000000" w:themeColor="text1"/>
                <w:rtl/>
                <w:lang w:bidi="fa-IR"/>
              </w:rPr>
              <w:t>.</w:t>
            </w:r>
          </w:p>
        </w:tc>
      </w:tr>
      <w:tr w:rsidR="00321B05" w:rsidRPr="00321B05" w14:paraId="5A9CB5EE" w14:textId="77777777" w:rsidTr="007E1F29">
        <w:trPr>
          <w:cantSplit/>
        </w:trPr>
        <w:tc>
          <w:tcPr>
            <w:tcW w:w="794" w:type="dxa"/>
          </w:tcPr>
          <w:p w14:paraId="07A2E3CE" w14:textId="77777777" w:rsidR="005110C8" w:rsidRPr="00321B05" w:rsidRDefault="005110C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0F0A1D05" w14:textId="77777777" w:rsidR="005110C8" w:rsidRPr="00321B05" w:rsidRDefault="005110C8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120811BA" w14:textId="77777777" w:rsidR="005110C8" w:rsidRPr="00321B05" w:rsidRDefault="009A5381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Cs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bCs/>
                <w:color w:val="000000" w:themeColor="text1"/>
                <w:rtl/>
                <w:lang w:bidi="fa-IR"/>
              </w:rPr>
              <w:t>75-60 سانتی متر از سطح زمین ارتفاع داشته باشد.</w:t>
            </w:r>
          </w:p>
        </w:tc>
      </w:tr>
      <w:tr w:rsidR="00321B05" w:rsidRPr="00321B05" w14:paraId="544059AE" w14:textId="77777777" w:rsidTr="007E1F29">
        <w:trPr>
          <w:cantSplit/>
        </w:trPr>
        <w:tc>
          <w:tcPr>
            <w:tcW w:w="794" w:type="dxa"/>
          </w:tcPr>
          <w:p w14:paraId="48FC4F7D" w14:textId="77777777" w:rsidR="005110C8" w:rsidRPr="00321B05" w:rsidRDefault="005110C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12825B0F" w14:textId="77777777" w:rsidR="005110C8" w:rsidRPr="00321B05" w:rsidRDefault="005110C8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2DEC1076" w14:textId="77777777" w:rsidR="005110C8" w:rsidRPr="00321B05" w:rsidRDefault="009A5381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Cs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bCs/>
                <w:color w:val="000000" w:themeColor="text1"/>
                <w:rtl/>
                <w:lang w:bidi="fa-IR"/>
              </w:rPr>
              <w:t>الف و ب صحیح هست.</w:t>
            </w:r>
          </w:p>
        </w:tc>
      </w:tr>
      <w:tr w:rsidR="00321B05" w:rsidRPr="00321B05" w14:paraId="0BD87D45" w14:textId="77777777" w:rsidTr="007E1F29">
        <w:trPr>
          <w:cantSplit/>
        </w:trPr>
        <w:tc>
          <w:tcPr>
            <w:tcW w:w="794" w:type="dxa"/>
          </w:tcPr>
          <w:p w14:paraId="43BD47BF" w14:textId="77777777" w:rsidR="005110C8" w:rsidRPr="00321B05" w:rsidRDefault="005110C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4F763491" w14:textId="77777777" w:rsidR="005110C8" w:rsidRPr="00321B05" w:rsidRDefault="005110C8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04CB71C6" w14:textId="77777777" w:rsidR="005110C8" w:rsidRPr="00321B05" w:rsidRDefault="009A5381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Cs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bCs/>
                <w:color w:val="000000" w:themeColor="text1"/>
                <w:rtl/>
                <w:lang w:bidi="fa-IR"/>
              </w:rPr>
              <w:t>هیچ کدام</w:t>
            </w:r>
          </w:p>
        </w:tc>
      </w:tr>
      <w:tr w:rsidR="00A83656" w:rsidRPr="00321B05" w14:paraId="45E31741" w14:textId="77777777" w:rsidTr="00A12D2B">
        <w:trPr>
          <w:cantSplit/>
        </w:trPr>
        <w:tc>
          <w:tcPr>
            <w:tcW w:w="794" w:type="dxa"/>
          </w:tcPr>
          <w:p w14:paraId="0B4A665C" w14:textId="77777777" w:rsidR="00A83656" w:rsidRPr="00321B05" w:rsidRDefault="00A8365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404583EE" w14:textId="77777777" w:rsidR="00A83656" w:rsidRPr="00321B05" w:rsidRDefault="00867BCA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آیین نامه بهداشت محیط مدارس و چک لیست بازرسی بهداشتی مدارس</w:t>
            </w:r>
          </w:p>
        </w:tc>
      </w:tr>
    </w:tbl>
    <w:p w14:paraId="33FFF1A1" w14:textId="77777777" w:rsidR="005110C8" w:rsidRPr="00321B05" w:rsidRDefault="005110C8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21B05" w:rsidRPr="00321B05" w14:paraId="70EC25C8" w14:textId="77777777" w:rsidTr="00C25E1C">
        <w:trPr>
          <w:cantSplit/>
        </w:trPr>
        <w:tc>
          <w:tcPr>
            <w:tcW w:w="794" w:type="dxa"/>
            <w:shd w:val="clear" w:color="auto" w:fill="auto"/>
          </w:tcPr>
          <w:p w14:paraId="7CE57F3B" w14:textId="77777777" w:rsidR="00305037" w:rsidRPr="00321B05" w:rsidRDefault="00305037" w:rsidP="00C25E1C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0B4F0129" w14:textId="77777777" w:rsidR="00305037" w:rsidRPr="00321B05" w:rsidRDefault="00AF763F" w:rsidP="003148D4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  <w:r w:rsidR="00280825" w:rsidRPr="00321B05">
              <w:rPr>
                <w:rFonts w:ascii="Calibri" w:hAnsi="Calibri" w:cs="B Yagut" w:hint="cs"/>
                <w:b/>
                <w:color w:val="000000" w:themeColor="text1"/>
                <w:rtl/>
              </w:rPr>
              <w:t xml:space="preserve"> </w:t>
            </w:r>
            <w:r w:rsidR="00867BCA" w:rsidRPr="00321B05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بهداشت محیط مدارس</w:t>
            </w:r>
          </w:p>
        </w:tc>
      </w:tr>
      <w:tr w:rsidR="00321B05" w:rsidRPr="00321B05" w14:paraId="57CE1405" w14:textId="77777777" w:rsidTr="003148D4">
        <w:trPr>
          <w:cantSplit/>
        </w:trPr>
        <w:tc>
          <w:tcPr>
            <w:tcW w:w="794" w:type="dxa"/>
          </w:tcPr>
          <w:p w14:paraId="2E726A16" w14:textId="77777777" w:rsidR="00305037" w:rsidRPr="00321B05" w:rsidRDefault="003148D4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34</w:t>
            </w:r>
          </w:p>
        </w:tc>
        <w:tc>
          <w:tcPr>
            <w:tcW w:w="9411" w:type="dxa"/>
            <w:gridSpan w:val="2"/>
          </w:tcPr>
          <w:p w14:paraId="765C8E5A" w14:textId="77777777" w:rsidR="00305037" w:rsidRPr="00321B05" w:rsidRDefault="0040349C" w:rsidP="0040349C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کدام یک از موارد ذیل جزو شرایط آبخوری ها در مدارس می باشند؟</w:t>
            </w:r>
          </w:p>
        </w:tc>
      </w:tr>
      <w:tr w:rsidR="00321B05" w:rsidRPr="00321B05" w14:paraId="02F1857E" w14:textId="77777777" w:rsidTr="003148D4">
        <w:trPr>
          <w:cantSplit/>
        </w:trPr>
        <w:tc>
          <w:tcPr>
            <w:tcW w:w="794" w:type="dxa"/>
          </w:tcPr>
          <w:p w14:paraId="17E2F170" w14:textId="77777777" w:rsidR="00305037" w:rsidRPr="00321B05" w:rsidRDefault="00305037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7855258F" w14:textId="77777777" w:rsidR="00305037" w:rsidRPr="00321B05" w:rsidRDefault="00305037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758ED0EA" w14:textId="77777777" w:rsidR="00305037" w:rsidRPr="00321B05" w:rsidRDefault="0040349C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Cs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bCs/>
                <w:color w:val="000000" w:themeColor="text1"/>
                <w:rtl/>
                <w:lang w:bidi="fa-IR"/>
              </w:rPr>
              <w:t>کف محوطه آبخوری و دیوار آبخوری قابل شستشو و دارای شیب مناسب به طرف مجرای فاضلاب باشد.</w:t>
            </w:r>
          </w:p>
        </w:tc>
      </w:tr>
      <w:tr w:rsidR="00321B05" w:rsidRPr="00321B05" w14:paraId="037CCBE6" w14:textId="77777777" w:rsidTr="003148D4">
        <w:trPr>
          <w:cantSplit/>
        </w:trPr>
        <w:tc>
          <w:tcPr>
            <w:tcW w:w="794" w:type="dxa"/>
          </w:tcPr>
          <w:p w14:paraId="069AD638" w14:textId="77777777" w:rsidR="00305037" w:rsidRPr="00321B05" w:rsidRDefault="00305037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7D18D299" w14:textId="77777777" w:rsidR="00305037" w:rsidRPr="00321B05" w:rsidRDefault="00305037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3C542784" w14:textId="77777777" w:rsidR="00305037" w:rsidRPr="00321B05" w:rsidRDefault="0040349C" w:rsidP="00510548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Cs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bCs/>
                <w:color w:val="000000" w:themeColor="text1"/>
                <w:rtl/>
                <w:lang w:bidi="fa-IR"/>
              </w:rPr>
              <w:t xml:space="preserve">ارتفاع آن متناسب با سن دانش آموزان </w:t>
            </w:r>
            <w:r w:rsidR="00510548" w:rsidRPr="00321B05">
              <w:rPr>
                <w:rStyle w:val="StyleComplexNazanin"/>
                <w:rFonts w:asciiTheme="majorBidi" w:hAnsiTheme="majorBidi" w:cs="B Nazanin" w:hint="cs"/>
                <w:bCs/>
                <w:color w:val="000000" w:themeColor="text1"/>
                <w:rtl/>
                <w:lang w:bidi="fa-IR"/>
              </w:rPr>
              <w:t>در دوره های تحصیلی (</w:t>
            </w:r>
            <w:r w:rsidRPr="00321B05">
              <w:rPr>
                <w:rStyle w:val="StyleComplexNazanin"/>
                <w:rFonts w:asciiTheme="majorBidi" w:hAnsiTheme="majorBidi" w:cs="B Nazanin" w:hint="cs"/>
                <w:bCs/>
                <w:color w:val="000000" w:themeColor="text1"/>
                <w:rtl/>
                <w:lang w:bidi="fa-IR"/>
              </w:rPr>
              <w:t xml:space="preserve">100-75 سانتی متر </w:t>
            </w:r>
            <w:r w:rsidR="00510548" w:rsidRPr="00321B05">
              <w:rPr>
                <w:rStyle w:val="StyleComplexNazanin"/>
                <w:rFonts w:asciiTheme="majorBidi" w:hAnsiTheme="majorBidi" w:cs="B Nazanin" w:hint="cs"/>
                <w:bCs/>
                <w:color w:val="000000" w:themeColor="text1"/>
                <w:rtl/>
                <w:lang w:bidi="fa-IR"/>
              </w:rPr>
              <w:t>)</w:t>
            </w:r>
            <w:r w:rsidRPr="00321B05">
              <w:rPr>
                <w:rStyle w:val="StyleComplexNazanin"/>
                <w:rFonts w:asciiTheme="majorBidi" w:hAnsiTheme="majorBidi" w:cs="B Nazanin" w:hint="cs"/>
                <w:bCs/>
                <w:color w:val="000000" w:themeColor="text1"/>
                <w:rtl/>
                <w:lang w:bidi="fa-IR"/>
              </w:rPr>
              <w:t>از سطح زمین باشد</w:t>
            </w:r>
            <w:r w:rsidR="00510548" w:rsidRPr="00321B05">
              <w:rPr>
                <w:rStyle w:val="StyleComplexNazanin"/>
                <w:rFonts w:asciiTheme="majorBidi" w:hAnsiTheme="majorBidi" w:cs="B Nazanin" w:hint="cs"/>
                <w:bCs/>
                <w:color w:val="000000" w:themeColor="text1"/>
                <w:rtl/>
                <w:lang w:bidi="fa-IR"/>
              </w:rPr>
              <w:t>.</w:t>
            </w:r>
          </w:p>
        </w:tc>
      </w:tr>
      <w:tr w:rsidR="00321B05" w:rsidRPr="00321B05" w14:paraId="66F31500" w14:textId="77777777" w:rsidTr="003148D4">
        <w:trPr>
          <w:cantSplit/>
        </w:trPr>
        <w:tc>
          <w:tcPr>
            <w:tcW w:w="794" w:type="dxa"/>
          </w:tcPr>
          <w:p w14:paraId="65A6DAF8" w14:textId="77777777" w:rsidR="00305037" w:rsidRPr="00321B05" w:rsidRDefault="00305037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4D2B4092" w14:textId="77777777" w:rsidR="00305037" w:rsidRPr="00321B05" w:rsidRDefault="00305037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0F591123" w14:textId="77777777" w:rsidR="00305037" w:rsidRPr="00321B05" w:rsidRDefault="00510548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Cs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bCs/>
                <w:color w:val="000000" w:themeColor="text1"/>
                <w:rtl/>
                <w:lang w:bidi="fa-IR"/>
              </w:rPr>
              <w:t>آبخوری خارج از سرویس های بهداشتی و با رعایت شرایط بهداشتی و با فاصله حداقل 15 متر احداث گردید.</w:t>
            </w:r>
          </w:p>
        </w:tc>
      </w:tr>
      <w:tr w:rsidR="00321B05" w:rsidRPr="00321B05" w14:paraId="0F8B1286" w14:textId="77777777" w:rsidTr="003148D4">
        <w:trPr>
          <w:cantSplit/>
        </w:trPr>
        <w:tc>
          <w:tcPr>
            <w:tcW w:w="794" w:type="dxa"/>
          </w:tcPr>
          <w:p w14:paraId="16797E10" w14:textId="77777777" w:rsidR="00305037" w:rsidRPr="00321B05" w:rsidRDefault="00305037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4DE5F637" w14:textId="77777777" w:rsidR="00305037" w:rsidRPr="00321B05" w:rsidRDefault="00305037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0A2383FC" w14:textId="77777777" w:rsidR="00305037" w:rsidRPr="00321B05" w:rsidRDefault="00510548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Cs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bCs/>
                <w:color w:val="000000" w:themeColor="text1"/>
                <w:rtl/>
                <w:lang w:bidi="fa-IR"/>
              </w:rPr>
              <w:t>همه موارد</w:t>
            </w:r>
          </w:p>
        </w:tc>
      </w:tr>
      <w:tr w:rsidR="00A83656" w:rsidRPr="00321B05" w14:paraId="63ADFDE2" w14:textId="77777777" w:rsidTr="00A12D2B">
        <w:trPr>
          <w:cantSplit/>
        </w:trPr>
        <w:tc>
          <w:tcPr>
            <w:tcW w:w="794" w:type="dxa"/>
          </w:tcPr>
          <w:p w14:paraId="65524617" w14:textId="77777777" w:rsidR="00A83656" w:rsidRPr="00321B05" w:rsidRDefault="00A836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2057CF07" w14:textId="77777777" w:rsidR="00A83656" w:rsidRPr="00321B05" w:rsidRDefault="00867BCA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آیین نامه بهداشت محیط مدارس و چک لیست بازرسی بهداشتی مدارس</w:t>
            </w:r>
          </w:p>
        </w:tc>
      </w:tr>
    </w:tbl>
    <w:p w14:paraId="24F1A5BD" w14:textId="77777777" w:rsidR="00305037" w:rsidRPr="00321B05" w:rsidRDefault="00305037" w:rsidP="00305037">
      <w:pPr>
        <w:pStyle w:val="a3"/>
        <w:rPr>
          <w:rStyle w:val="StyleComplexNazanin"/>
          <w:rFonts w:asciiTheme="majorBidi" w:hAnsiTheme="majorBidi" w:cs="B Nazanin"/>
          <w:color w:val="000000" w:themeColor="text1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21B05" w:rsidRPr="00321B05" w14:paraId="1A58B549" w14:textId="77777777" w:rsidTr="00C25E1C">
        <w:trPr>
          <w:cantSplit/>
        </w:trPr>
        <w:tc>
          <w:tcPr>
            <w:tcW w:w="794" w:type="dxa"/>
            <w:shd w:val="clear" w:color="auto" w:fill="auto"/>
          </w:tcPr>
          <w:p w14:paraId="657006F2" w14:textId="77777777" w:rsidR="00305037" w:rsidRPr="00321B05" w:rsidRDefault="00305037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15C7501A" w14:textId="77777777" w:rsidR="00305037" w:rsidRPr="00321B05" w:rsidRDefault="00AF763F" w:rsidP="003148D4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  <w:r w:rsidR="00280825" w:rsidRPr="00321B05">
              <w:rPr>
                <w:rFonts w:ascii="Calibri" w:hAnsi="Calibri" w:cs="B Yagut" w:hint="cs"/>
                <w:b/>
                <w:color w:val="000000" w:themeColor="text1"/>
                <w:rtl/>
              </w:rPr>
              <w:t xml:space="preserve"> </w:t>
            </w:r>
            <w:r w:rsidR="00867BCA" w:rsidRPr="00321B05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بهداشت محیط مدارس</w:t>
            </w:r>
          </w:p>
        </w:tc>
      </w:tr>
      <w:tr w:rsidR="00321B05" w:rsidRPr="00321B05" w14:paraId="089499AB" w14:textId="77777777" w:rsidTr="003148D4">
        <w:trPr>
          <w:cantSplit/>
        </w:trPr>
        <w:tc>
          <w:tcPr>
            <w:tcW w:w="794" w:type="dxa"/>
          </w:tcPr>
          <w:p w14:paraId="582F8211" w14:textId="77777777" w:rsidR="00305037" w:rsidRPr="00321B05" w:rsidRDefault="003148D4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35</w:t>
            </w:r>
          </w:p>
        </w:tc>
        <w:tc>
          <w:tcPr>
            <w:tcW w:w="9411" w:type="dxa"/>
            <w:gridSpan w:val="2"/>
          </w:tcPr>
          <w:p w14:paraId="319DAA22" w14:textId="77777777" w:rsidR="00305037" w:rsidRPr="00321B05" w:rsidRDefault="00B64D9B" w:rsidP="00B64D9B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کدام یک از موارد ذیل جزو ویژگی های ساختمانی مدارس می باشد؟</w:t>
            </w:r>
          </w:p>
        </w:tc>
      </w:tr>
      <w:tr w:rsidR="00321B05" w:rsidRPr="00321B05" w14:paraId="02715115" w14:textId="77777777" w:rsidTr="003148D4">
        <w:trPr>
          <w:cantSplit/>
        </w:trPr>
        <w:tc>
          <w:tcPr>
            <w:tcW w:w="794" w:type="dxa"/>
          </w:tcPr>
          <w:p w14:paraId="47D7FB41" w14:textId="77777777" w:rsidR="00305037" w:rsidRPr="00321B05" w:rsidRDefault="00305037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43CEC70D" w14:textId="77777777" w:rsidR="00305037" w:rsidRPr="00321B05" w:rsidRDefault="00305037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6EB720C6" w14:textId="77777777" w:rsidR="00305037" w:rsidRPr="00321B05" w:rsidRDefault="00B64D9B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Cs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bCs/>
                <w:color w:val="000000" w:themeColor="text1"/>
                <w:rtl/>
                <w:lang w:bidi="fa-IR"/>
              </w:rPr>
              <w:t>وضعیت و شرایط دستشویی  دارای ویژگی های لازم باشد.</w:t>
            </w:r>
          </w:p>
        </w:tc>
      </w:tr>
      <w:tr w:rsidR="00321B05" w:rsidRPr="00321B05" w14:paraId="35EB734F" w14:textId="77777777" w:rsidTr="003148D4">
        <w:trPr>
          <w:cantSplit/>
        </w:trPr>
        <w:tc>
          <w:tcPr>
            <w:tcW w:w="794" w:type="dxa"/>
          </w:tcPr>
          <w:p w14:paraId="50403D90" w14:textId="77777777" w:rsidR="00305037" w:rsidRPr="00321B05" w:rsidRDefault="00305037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4B869A3A" w14:textId="77777777" w:rsidR="00305037" w:rsidRPr="00321B05" w:rsidRDefault="00305037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05D7768B" w14:textId="77777777" w:rsidR="00305037" w:rsidRPr="00321B05" w:rsidRDefault="00B64D9B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Cs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bCs/>
                <w:color w:val="000000" w:themeColor="text1"/>
                <w:rtl/>
                <w:lang w:bidi="fa-IR"/>
              </w:rPr>
              <w:t>سیستم آبرسانی دارای ویژگی های لازم باشد.</w:t>
            </w:r>
          </w:p>
        </w:tc>
      </w:tr>
      <w:tr w:rsidR="00321B05" w:rsidRPr="00321B05" w14:paraId="0AFF7DAB" w14:textId="77777777" w:rsidTr="003148D4">
        <w:trPr>
          <w:cantSplit/>
        </w:trPr>
        <w:tc>
          <w:tcPr>
            <w:tcW w:w="794" w:type="dxa"/>
          </w:tcPr>
          <w:p w14:paraId="24B37C1C" w14:textId="77777777" w:rsidR="00305037" w:rsidRPr="00321B05" w:rsidRDefault="00305037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14AD12EB" w14:textId="77777777" w:rsidR="00305037" w:rsidRPr="00321B05" w:rsidRDefault="00305037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4EBB858E" w14:textId="77777777" w:rsidR="00305037" w:rsidRPr="00321B05" w:rsidRDefault="00B64D9B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Cs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bCs/>
                <w:color w:val="000000" w:themeColor="text1"/>
                <w:rtl/>
                <w:lang w:bidi="fa-IR"/>
              </w:rPr>
              <w:t>فضای مورد استفاده کلاس با تعداد دانش آموزان متناسب باشد.</w:t>
            </w:r>
          </w:p>
        </w:tc>
      </w:tr>
      <w:tr w:rsidR="00321B05" w:rsidRPr="00321B05" w14:paraId="0048C60A" w14:textId="77777777" w:rsidTr="003148D4">
        <w:trPr>
          <w:cantSplit/>
        </w:trPr>
        <w:tc>
          <w:tcPr>
            <w:tcW w:w="794" w:type="dxa"/>
          </w:tcPr>
          <w:p w14:paraId="0684BDE0" w14:textId="77777777" w:rsidR="00305037" w:rsidRPr="00321B05" w:rsidRDefault="00305037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2D74E90F" w14:textId="77777777" w:rsidR="00305037" w:rsidRPr="00321B05" w:rsidRDefault="00305037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791D9E24" w14:textId="77777777" w:rsidR="00305037" w:rsidRPr="00321B05" w:rsidRDefault="00B64D9B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Cs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bCs/>
                <w:color w:val="000000" w:themeColor="text1"/>
                <w:rtl/>
                <w:lang w:bidi="fa-IR"/>
              </w:rPr>
              <w:t xml:space="preserve">هر سه مورد </w:t>
            </w:r>
          </w:p>
        </w:tc>
      </w:tr>
      <w:tr w:rsidR="00A83656" w:rsidRPr="00321B05" w14:paraId="2A29FE14" w14:textId="77777777" w:rsidTr="00A12D2B">
        <w:trPr>
          <w:cantSplit/>
        </w:trPr>
        <w:tc>
          <w:tcPr>
            <w:tcW w:w="794" w:type="dxa"/>
          </w:tcPr>
          <w:p w14:paraId="02E223F6" w14:textId="77777777" w:rsidR="00A83656" w:rsidRPr="00321B05" w:rsidRDefault="00A836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388A3BEE" w14:textId="77777777" w:rsidR="00A83656" w:rsidRPr="00321B05" w:rsidRDefault="00867BCA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آیین نامه بهداشت محیط مدارس و چک لیست بازرسی بهداشتی مدارس</w:t>
            </w:r>
          </w:p>
        </w:tc>
      </w:tr>
    </w:tbl>
    <w:p w14:paraId="28051D02" w14:textId="77777777" w:rsidR="00305037" w:rsidRPr="00321B05" w:rsidRDefault="00305037" w:rsidP="00305037">
      <w:pPr>
        <w:pStyle w:val="a3"/>
        <w:rPr>
          <w:rStyle w:val="StyleComplexNazanin"/>
          <w:rFonts w:asciiTheme="majorBidi" w:hAnsiTheme="majorBidi" w:cs="B Nazanin"/>
          <w:color w:val="000000" w:themeColor="text1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21B05" w:rsidRPr="00321B05" w14:paraId="297C2974" w14:textId="77777777" w:rsidTr="00C25E1C">
        <w:trPr>
          <w:cantSplit/>
        </w:trPr>
        <w:tc>
          <w:tcPr>
            <w:tcW w:w="794" w:type="dxa"/>
            <w:shd w:val="clear" w:color="auto" w:fill="auto"/>
          </w:tcPr>
          <w:p w14:paraId="6736A419" w14:textId="77777777" w:rsidR="00305037" w:rsidRPr="00321B05" w:rsidRDefault="00305037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36425323" w14:textId="77777777" w:rsidR="00305037" w:rsidRPr="00321B05" w:rsidRDefault="00AF763F" w:rsidP="003148D4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  <w:r w:rsidR="00280825" w:rsidRPr="00321B05">
              <w:rPr>
                <w:rFonts w:ascii="Calibri" w:hAnsi="Calibri" w:cs="B Yagut" w:hint="cs"/>
                <w:b/>
                <w:color w:val="000000" w:themeColor="text1"/>
                <w:rtl/>
              </w:rPr>
              <w:t xml:space="preserve"> </w:t>
            </w:r>
            <w:r w:rsidR="00867BCA" w:rsidRPr="00321B05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بهداشت محیط مدارس</w:t>
            </w:r>
          </w:p>
        </w:tc>
      </w:tr>
      <w:tr w:rsidR="00321B05" w:rsidRPr="00321B05" w14:paraId="745AFD8E" w14:textId="77777777" w:rsidTr="003148D4">
        <w:trPr>
          <w:cantSplit/>
        </w:trPr>
        <w:tc>
          <w:tcPr>
            <w:tcW w:w="794" w:type="dxa"/>
          </w:tcPr>
          <w:p w14:paraId="1B4F0269" w14:textId="77777777" w:rsidR="00305037" w:rsidRPr="00321B05" w:rsidRDefault="003148D4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36</w:t>
            </w:r>
          </w:p>
        </w:tc>
        <w:tc>
          <w:tcPr>
            <w:tcW w:w="9411" w:type="dxa"/>
            <w:gridSpan w:val="2"/>
          </w:tcPr>
          <w:p w14:paraId="411C439F" w14:textId="77777777" w:rsidR="00305037" w:rsidRPr="00321B05" w:rsidRDefault="00B64D9B" w:rsidP="00742A4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کدام یک از موارد ذیل جزو شرایط ایمنی مدارس می باشد؟</w:t>
            </w:r>
          </w:p>
        </w:tc>
      </w:tr>
      <w:tr w:rsidR="00321B05" w:rsidRPr="00321B05" w14:paraId="1EADF1BE" w14:textId="77777777" w:rsidTr="003148D4">
        <w:trPr>
          <w:cantSplit/>
        </w:trPr>
        <w:tc>
          <w:tcPr>
            <w:tcW w:w="794" w:type="dxa"/>
          </w:tcPr>
          <w:p w14:paraId="61BE25C6" w14:textId="77777777" w:rsidR="00305037" w:rsidRPr="00321B05" w:rsidRDefault="00305037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56BBFA11" w14:textId="77777777" w:rsidR="00305037" w:rsidRPr="00321B05" w:rsidRDefault="00305037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04752F8D" w14:textId="77777777" w:rsidR="00305037" w:rsidRPr="00321B05" w:rsidRDefault="00B64D9B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Cs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bCs/>
                <w:color w:val="000000" w:themeColor="text1"/>
                <w:rtl/>
                <w:lang w:bidi="fa-IR"/>
              </w:rPr>
              <w:t>سیستم اطفاء حریق مطابق ضوابط در مدرسه نصب شده باشد.</w:t>
            </w:r>
          </w:p>
        </w:tc>
      </w:tr>
      <w:tr w:rsidR="00321B05" w:rsidRPr="00321B05" w14:paraId="34983848" w14:textId="77777777" w:rsidTr="003148D4">
        <w:trPr>
          <w:cantSplit/>
        </w:trPr>
        <w:tc>
          <w:tcPr>
            <w:tcW w:w="794" w:type="dxa"/>
          </w:tcPr>
          <w:p w14:paraId="121FBE5F" w14:textId="77777777" w:rsidR="00305037" w:rsidRPr="00321B05" w:rsidRDefault="00305037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66D70CC3" w14:textId="77777777" w:rsidR="00305037" w:rsidRPr="00321B05" w:rsidRDefault="00305037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63119544" w14:textId="77777777" w:rsidR="00305037" w:rsidRPr="00321B05" w:rsidRDefault="00B64D9B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Cs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bCs/>
                <w:color w:val="000000" w:themeColor="text1"/>
                <w:rtl/>
                <w:lang w:bidi="fa-IR"/>
              </w:rPr>
              <w:t>تابلو های هشدار دهنده ایمنی و راههای فرار و خروج اضطراری داشته باشد.</w:t>
            </w:r>
          </w:p>
        </w:tc>
      </w:tr>
      <w:tr w:rsidR="00321B05" w:rsidRPr="00321B05" w14:paraId="6FC3CCE8" w14:textId="77777777" w:rsidTr="003148D4">
        <w:trPr>
          <w:cantSplit/>
        </w:trPr>
        <w:tc>
          <w:tcPr>
            <w:tcW w:w="794" w:type="dxa"/>
          </w:tcPr>
          <w:p w14:paraId="4EB3EF2F" w14:textId="77777777" w:rsidR="00305037" w:rsidRPr="00321B05" w:rsidRDefault="00305037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67EBAD6C" w14:textId="77777777" w:rsidR="00305037" w:rsidRPr="00321B05" w:rsidRDefault="00305037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5768EFC9" w14:textId="77777777" w:rsidR="00305037" w:rsidRPr="00321B05" w:rsidRDefault="00B64D9B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Cs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bCs/>
                <w:color w:val="000000" w:themeColor="text1"/>
                <w:rtl/>
                <w:lang w:bidi="fa-IR"/>
              </w:rPr>
              <w:t>ممنوعیت نصب سیستم تولید اشعه نظیر دستگاههای ارتباطات الکترونیکی، ایستگاههای تقلیل فشار گاز و پست فشار قوی گاز در مدرسه رعایت شده باشد.</w:t>
            </w:r>
          </w:p>
        </w:tc>
      </w:tr>
      <w:tr w:rsidR="00321B05" w:rsidRPr="00321B05" w14:paraId="0C7F087A" w14:textId="77777777" w:rsidTr="003148D4">
        <w:trPr>
          <w:cantSplit/>
        </w:trPr>
        <w:tc>
          <w:tcPr>
            <w:tcW w:w="794" w:type="dxa"/>
          </w:tcPr>
          <w:p w14:paraId="4598C6C8" w14:textId="77777777" w:rsidR="00305037" w:rsidRPr="00321B05" w:rsidRDefault="00305037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110ED315" w14:textId="77777777" w:rsidR="00305037" w:rsidRPr="00321B05" w:rsidRDefault="00305037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00C479BD" w14:textId="77777777" w:rsidR="00305037" w:rsidRPr="00321B05" w:rsidRDefault="00B64D9B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Cs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bCs/>
                <w:color w:val="000000" w:themeColor="text1"/>
                <w:rtl/>
                <w:lang w:bidi="fa-IR"/>
              </w:rPr>
              <w:t xml:space="preserve">هرسه مورد </w:t>
            </w:r>
          </w:p>
        </w:tc>
      </w:tr>
      <w:tr w:rsidR="00A83656" w:rsidRPr="00321B05" w14:paraId="377D7B87" w14:textId="77777777" w:rsidTr="00A12D2B">
        <w:trPr>
          <w:cantSplit/>
        </w:trPr>
        <w:tc>
          <w:tcPr>
            <w:tcW w:w="794" w:type="dxa"/>
          </w:tcPr>
          <w:p w14:paraId="0074E85F" w14:textId="77777777" w:rsidR="00A83656" w:rsidRPr="00321B05" w:rsidRDefault="00A836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20033E65" w14:textId="77777777" w:rsidR="00A83656" w:rsidRPr="00321B05" w:rsidRDefault="00867BCA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آیین نامه بهداشت محیط مدارس و چک لیست بازرسی بهداشتی مدارس</w:t>
            </w:r>
          </w:p>
        </w:tc>
      </w:tr>
    </w:tbl>
    <w:p w14:paraId="63F8B4AB" w14:textId="77777777" w:rsidR="001218DE" w:rsidRPr="00321B05" w:rsidRDefault="001218DE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21B05" w:rsidRPr="00321B05" w14:paraId="10D405DB" w14:textId="77777777" w:rsidTr="00C25E1C">
        <w:trPr>
          <w:cantSplit/>
        </w:trPr>
        <w:tc>
          <w:tcPr>
            <w:tcW w:w="794" w:type="dxa"/>
            <w:shd w:val="clear" w:color="auto" w:fill="auto"/>
          </w:tcPr>
          <w:p w14:paraId="57380107" w14:textId="77777777" w:rsidR="001218DE" w:rsidRPr="00321B05" w:rsidRDefault="001218DE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1A8C3B84" w14:textId="77777777" w:rsidR="001218DE" w:rsidRPr="00321B05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  <w:r w:rsidR="00280825" w:rsidRPr="00321B05">
              <w:rPr>
                <w:rFonts w:ascii="Calibri" w:hAnsi="Calibri" w:cs="B Yagut" w:hint="cs"/>
                <w:b/>
                <w:color w:val="000000" w:themeColor="text1"/>
                <w:rtl/>
              </w:rPr>
              <w:t xml:space="preserve"> </w:t>
            </w:r>
            <w:r w:rsidR="00867BCA" w:rsidRPr="00321B05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بهداشت محیط مدارس</w:t>
            </w:r>
          </w:p>
        </w:tc>
      </w:tr>
      <w:tr w:rsidR="00321B05" w:rsidRPr="00321B05" w14:paraId="513B69F6" w14:textId="77777777" w:rsidTr="00D87F2E">
        <w:trPr>
          <w:cantSplit/>
        </w:trPr>
        <w:tc>
          <w:tcPr>
            <w:tcW w:w="794" w:type="dxa"/>
          </w:tcPr>
          <w:p w14:paraId="30F1604D" w14:textId="77777777" w:rsidR="001218DE" w:rsidRPr="00321B05" w:rsidRDefault="003148D4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37</w:t>
            </w:r>
          </w:p>
        </w:tc>
        <w:tc>
          <w:tcPr>
            <w:tcW w:w="9411" w:type="dxa"/>
            <w:gridSpan w:val="2"/>
          </w:tcPr>
          <w:p w14:paraId="37083739" w14:textId="77777777" w:rsidR="001218DE" w:rsidRPr="00321B05" w:rsidRDefault="00BA6DE6" w:rsidP="000B243C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طبق آیین نامه بهداشت محیط مدارس،آئین کار مکان یابی و ساختمان، تجهیزات و بهداشت بوفه مدارس بایستی منطبق با کدام استاندارد ملی باشد؟</w:t>
            </w:r>
          </w:p>
        </w:tc>
      </w:tr>
      <w:tr w:rsidR="00321B05" w:rsidRPr="00321B05" w14:paraId="46139449" w14:textId="77777777" w:rsidTr="00D87F2E">
        <w:trPr>
          <w:cantSplit/>
        </w:trPr>
        <w:tc>
          <w:tcPr>
            <w:tcW w:w="794" w:type="dxa"/>
          </w:tcPr>
          <w:p w14:paraId="6F5CDD8D" w14:textId="77777777" w:rsidR="001218DE" w:rsidRPr="00321B05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58AC6C99" w14:textId="77777777" w:rsidR="001218DE" w:rsidRPr="00321B05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69CF0584" w14:textId="77777777" w:rsidR="001218DE" w:rsidRPr="00321B05" w:rsidRDefault="00BA6DE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Cs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bCs/>
                <w:color w:val="000000" w:themeColor="text1"/>
                <w:rtl/>
                <w:lang w:bidi="fa-IR"/>
              </w:rPr>
              <w:t>2086</w:t>
            </w:r>
          </w:p>
        </w:tc>
      </w:tr>
      <w:tr w:rsidR="00321B05" w:rsidRPr="00321B05" w14:paraId="031CC160" w14:textId="77777777" w:rsidTr="00D87F2E">
        <w:trPr>
          <w:cantSplit/>
        </w:trPr>
        <w:tc>
          <w:tcPr>
            <w:tcW w:w="794" w:type="dxa"/>
          </w:tcPr>
          <w:p w14:paraId="782C8D9B" w14:textId="77777777" w:rsidR="001218DE" w:rsidRPr="00321B05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60417263" w14:textId="77777777" w:rsidR="001218DE" w:rsidRPr="00321B05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49CE1C34" w14:textId="77777777" w:rsidR="001218DE" w:rsidRPr="00321B05" w:rsidRDefault="00BA6DE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Cs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bCs/>
                <w:color w:val="000000" w:themeColor="text1"/>
                <w:rtl/>
                <w:lang w:bidi="fa-IR"/>
              </w:rPr>
              <w:t>4072</w:t>
            </w:r>
          </w:p>
        </w:tc>
      </w:tr>
      <w:tr w:rsidR="00321B05" w:rsidRPr="00321B05" w14:paraId="745BBC82" w14:textId="77777777" w:rsidTr="00D87F2E">
        <w:trPr>
          <w:cantSplit/>
        </w:trPr>
        <w:tc>
          <w:tcPr>
            <w:tcW w:w="794" w:type="dxa"/>
          </w:tcPr>
          <w:p w14:paraId="0133221F" w14:textId="77777777" w:rsidR="001218DE" w:rsidRPr="00321B05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21B0B31E" w14:textId="77777777" w:rsidR="001218DE" w:rsidRPr="00321B05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12D444B0" w14:textId="77777777" w:rsidR="001218DE" w:rsidRPr="00321B05" w:rsidRDefault="00BA6DE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Cs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bCs/>
                <w:color w:val="000000" w:themeColor="text1"/>
                <w:rtl/>
                <w:lang w:bidi="fa-IR"/>
              </w:rPr>
              <w:t>الف و ب صحیح هست</w:t>
            </w:r>
          </w:p>
        </w:tc>
      </w:tr>
      <w:tr w:rsidR="00321B05" w:rsidRPr="00321B05" w14:paraId="7FBFD8C0" w14:textId="77777777" w:rsidTr="00D87F2E">
        <w:trPr>
          <w:cantSplit/>
        </w:trPr>
        <w:tc>
          <w:tcPr>
            <w:tcW w:w="794" w:type="dxa"/>
          </w:tcPr>
          <w:p w14:paraId="7E5BC1FE" w14:textId="77777777" w:rsidR="001218DE" w:rsidRPr="00321B05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212E3220" w14:textId="77777777" w:rsidR="001218DE" w:rsidRPr="00321B05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0445AB0E" w14:textId="77777777" w:rsidR="001218DE" w:rsidRPr="00321B05" w:rsidRDefault="00BA6DE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Cs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bCs/>
                <w:color w:val="000000" w:themeColor="text1"/>
                <w:rtl/>
                <w:lang w:bidi="fa-IR"/>
              </w:rPr>
              <w:t>1053</w:t>
            </w:r>
          </w:p>
        </w:tc>
      </w:tr>
      <w:tr w:rsidR="00A83656" w:rsidRPr="00321B05" w14:paraId="70D59276" w14:textId="77777777" w:rsidTr="00A12D2B">
        <w:trPr>
          <w:cantSplit/>
        </w:trPr>
        <w:tc>
          <w:tcPr>
            <w:tcW w:w="794" w:type="dxa"/>
          </w:tcPr>
          <w:p w14:paraId="7DEB4571" w14:textId="77777777" w:rsidR="00A83656" w:rsidRPr="00321B05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45D3FE74" w14:textId="77777777" w:rsidR="00A83656" w:rsidRPr="00321B05" w:rsidRDefault="00867BCA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آیین نامه بهداشت محیط مدارس و چک لیست بازرسی بهداشتی مدارس</w:t>
            </w:r>
          </w:p>
        </w:tc>
      </w:tr>
    </w:tbl>
    <w:p w14:paraId="4C60AF67" w14:textId="77777777" w:rsidR="001218DE" w:rsidRPr="00321B05" w:rsidRDefault="001218DE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21B05" w:rsidRPr="00321B05" w14:paraId="79955293" w14:textId="77777777" w:rsidTr="00C25E1C">
        <w:trPr>
          <w:cantSplit/>
        </w:trPr>
        <w:tc>
          <w:tcPr>
            <w:tcW w:w="794" w:type="dxa"/>
            <w:shd w:val="clear" w:color="auto" w:fill="auto"/>
          </w:tcPr>
          <w:p w14:paraId="3435EA0B" w14:textId="77777777" w:rsidR="001218DE" w:rsidRPr="00321B05" w:rsidRDefault="001218DE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136089DB" w14:textId="77777777" w:rsidR="001218DE" w:rsidRPr="00321B05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  <w:r w:rsidR="00280825" w:rsidRPr="00321B05">
              <w:rPr>
                <w:rFonts w:ascii="Calibri" w:hAnsi="Calibri" w:cs="B Yagut" w:hint="cs"/>
                <w:b/>
                <w:color w:val="000000" w:themeColor="text1"/>
                <w:rtl/>
              </w:rPr>
              <w:t xml:space="preserve"> </w:t>
            </w:r>
            <w:r w:rsidR="00867BCA" w:rsidRPr="00321B05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بهداشت محیط مدارس</w:t>
            </w:r>
          </w:p>
        </w:tc>
      </w:tr>
      <w:tr w:rsidR="00321B05" w:rsidRPr="00321B05" w14:paraId="41556CF7" w14:textId="77777777" w:rsidTr="00D87F2E">
        <w:trPr>
          <w:cantSplit/>
        </w:trPr>
        <w:tc>
          <w:tcPr>
            <w:tcW w:w="794" w:type="dxa"/>
          </w:tcPr>
          <w:p w14:paraId="708DBE32" w14:textId="77777777" w:rsidR="001218DE" w:rsidRPr="00321B05" w:rsidRDefault="003148D4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38</w:t>
            </w:r>
          </w:p>
        </w:tc>
        <w:tc>
          <w:tcPr>
            <w:tcW w:w="9411" w:type="dxa"/>
            <w:gridSpan w:val="2"/>
          </w:tcPr>
          <w:p w14:paraId="08C67A7B" w14:textId="77777777" w:rsidR="001218DE" w:rsidRPr="00321B05" w:rsidRDefault="00C773B6" w:rsidP="00C773B6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کدام یک از موارد ذیل جزو ویژگی های در و پنجره در مدارس می باشد؟</w:t>
            </w:r>
          </w:p>
        </w:tc>
      </w:tr>
      <w:tr w:rsidR="00321B05" w:rsidRPr="00321B05" w14:paraId="4E23DFBF" w14:textId="77777777" w:rsidTr="00D87F2E">
        <w:trPr>
          <w:cantSplit/>
        </w:trPr>
        <w:tc>
          <w:tcPr>
            <w:tcW w:w="794" w:type="dxa"/>
          </w:tcPr>
          <w:p w14:paraId="054226FC" w14:textId="77777777" w:rsidR="001218DE" w:rsidRPr="00321B05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55DE5090" w14:textId="77777777" w:rsidR="001218DE" w:rsidRPr="00321B05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4CC574EF" w14:textId="77777777" w:rsidR="001218DE" w:rsidRPr="00321B05" w:rsidRDefault="00C773B6" w:rsidP="00C773B6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Cs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bCs/>
                <w:color w:val="000000" w:themeColor="text1"/>
                <w:rtl/>
                <w:lang w:bidi="fa-IR"/>
              </w:rPr>
              <w:t>در و پنجره های مشرف به فضای خارج برای جلوگیری از ورود حشرات مجهز به توری سیمی مناسب باشد.</w:t>
            </w:r>
          </w:p>
        </w:tc>
      </w:tr>
      <w:tr w:rsidR="00321B05" w:rsidRPr="00321B05" w14:paraId="55363D9E" w14:textId="77777777" w:rsidTr="00D87F2E">
        <w:trPr>
          <w:cantSplit/>
        </w:trPr>
        <w:tc>
          <w:tcPr>
            <w:tcW w:w="794" w:type="dxa"/>
          </w:tcPr>
          <w:p w14:paraId="514B83F1" w14:textId="77777777" w:rsidR="001218DE" w:rsidRPr="00321B05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5911A16C" w14:textId="77777777" w:rsidR="001218DE" w:rsidRPr="00321B05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146A8327" w14:textId="77777777" w:rsidR="001218DE" w:rsidRPr="00321B05" w:rsidRDefault="00C773B6" w:rsidP="00C773B6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Cs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bCs/>
                <w:color w:val="000000" w:themeColor="text1"/>
                <w:rtl/>
                <w:lang w:bidi="fa-IR"/>
              </w:rPr>
              <w:t>پنجره های طبقات  فوقانی مشرف به پرتگاه، دارای نرده محافظ یا کتیبه ثابت باشد</w:t>
            </w:r>
            <w:r w:rsidR="00C429C7" w:rsidRPr="00321B05">
              <w:rPr>
                <w:rStyle w:val="StyleComplexNazanin"/>
                <w:rFonts w:asciiTheme="majorBidi" w:hAnsiTheme="majorBidi" w:cs="B Nazanin" w:hint="cs"/>
                <w:bCs/>
                <w:color w:val="000000" w:themeColor="text1"/>
                <w:rtl/>
                <w:lang w:bidi="fa-IR"/>
              </w:rPr>
              <w:t>.</w:t>
            </w:r>
          </w:p>
        </w:tc>
      </w:tr>
      <w:tr w:rsidR="00321B05" w:rsidRPr="00321B05" w14:paraId="6AC5D73E" w14:textId="77777777" w:rsidTr="00D87F2E">
        <w:trPr>
          <w:cantSplit/>
        </w:trPr>
        <w:tc>
          <w:tcPr>
            <w:tcW w:w="794" w:type="dxa"/>
          </w:tcPr>
          <w:p w14:paraId="1CE6B70F" w14:textId="77777777" w:rsidR="001218DE" w:rsidRPr="00321B05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5A097A10" w14:textId="77777777" w:rsidR="001218DE" w:rsidRPr="00321B05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389C99D2" w14:textId="77777777" w:rsidR="001218DE" w:rsidRPr="00321B05" w:rsidRDefault="00C773B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Cs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bCs/>
                <w:color w:val="000000" w:themeColor="text1"/>
                <w:rtl/>
                <w:lang w:bidi="fa-IR"/>
              </w:rPr>
              <w:t>الف و ب صحیح هست.</w:t>
            </w:r>
          </w:p>
        </w:tc>
      </w:tr>
      <w:tr w:rsidR="00321B05" w:rsidRPr="00321B05" w14:paraId="57DEC131" w14:textId="77777777" w:rsidTr="00D87F2E">
        <w:trPr>
          <w:cantSplit/>
        </w:trPr>
        <w:tc>
          <w:tcPr>
            <w:tcW w:w="794" w:type="dxa"/>
          </w:tcPr>
          <w:p w14:paraId="42DF4A14" w14:textId="77777777" w:rsidR="001218DE" w:rsidRPr="00321B05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0B29B21E" w14:textId="77777777" w:rsidR="001218DE" w:rsidRPr="00321B05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59A2DC00" w14:textId="77777777" w:rsidR="001218DE" w:rsidRPr="00321B05" w:rsidRDefault="00C773B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Cs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bCs/>
                <w:color w:val="000000" w:themeColor="text1"/>
                <w:rtl/>
                <w:lang w:bidi="fa-IR"/>
              </w:rPr>
              <w:t xml:space="preserve">هیچ کدام </w:t>
            </w:r>
          </w:p>
        </w:tc>
      </w:tr>
      <w:tr w:rsidR="00A83656" w:rsidRPr="00321B05" w14:paraId="6FD0A43A" w14:textId="77777777" w:rsidTr="00A12D2B">
        <w:trPr>
          <w:cantSplit/>
        </w:trPr>
        <w:tc>
          <w:tcPr>
            <w:tcW w:w="794" w:type="dxa"/>
          </w:tcPr>
          <w:p w14:paraId="17A662CC" w14:textId="77777777" w:rsidR="00A83656" w:rsidRPr="00321B05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6528F876" w14:textId="77777777" w:rsidR="00A83656" w:rsidRPr="00321B05" w:rsidRDefault="00867BCA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آیین نامه بهداشت محیط مدارس و چک لیست بازرسی بهداشتی مدارس</w:t>
            </w:r>
          </w:p>
        </w:tc>
      </w:tr>
    </w:tbl>
    <w:p w14:paraId="32392B59" w14:textId="77777777" w:rsidR="001218DE" w:rsidRPr="00321B05" w:rsidRDefault="001218DE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21B05" w:rsidRPr="00321B05" w14:paraId="693E49B3" w14:textId="77777777" w:rsidTr="00C25E1C">
        <w:trPr>
          <w:cantSplit/>
        </w:trPr>
        <w:tc>
          <w:tcPr>
            <w:tcW w:w="794" w:type="dxa"/>
            <w:shd w:val="clear" w:color="auto" w:fill="auto"/>
          </w:tcPr>
          <w:p w14:paraId="5640CCEC" w14:textId="77777777" w:rsidR="001218DE" w:rsidRPr="00321B05" w:rsidRDefault="001218DE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0F02608A" w14:textId="77777777" w:rsidR="001218DE" w:rsidRPr="00321B05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Fonts w:ascii="Calibri" w:hAnsi="Calibri" w:cs="B Yagut" w:hint="cs"/>
                <w:b/>
                <w:color w:val="000000" w:themeColor="text1"/>
                <w:rtl/>
              </w:rPr>
              <w:t>نام آزمون:</w:t>
            </w:r>
            <w:r w:rsidR="00280825" w:rsidRPr="00321B05">
              <w:rPr>
                <w:rFonts w:ascii="Calibri" w:hAnsi="Calibri" w:cs="B Yagut" w:hint="cs"/>
                <w:b/>
                <w:color w:val="000000" w:themeColor="text1"/>
                <w:rtl/>
              </w:rPr>
              <w:t xml:space="preserve"> </w:t>
            </w:r>
            <w:r w:rsidR="00867BCA" w:rsidRPr="00321B05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بهداشت محیط مدارس</w:t>
            </w:r>
          </w:p>
        </w:tc>
      </w:tr>
      <w:tr w:rsidR="00321B05" w:rsidRPr="00321B05" w14:paraId="4F6C398C" w14:textId="77777777" w:rsidTr="00D87F2E">
        <w:trPr>
          <w:cantSplit/>
        </w:trPr>
        <w:tc>
          <w:tcPr>
            <w:tcW w:w="794" w:type="dxa"/>
          </w:tcPr>
          <w:p w14:paraId="159E4161" w14:textId="77777777" w:rsidR="001218DE" w:rsidRPr="00321B05" w:rsidRDefault="003148D4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39</w:t>
            </w:r>
          </w:p>
        </w:tc>
        <w:tc>
          <w:tcPr>
            <w:tcW w:w="9411" w:type="dxa"/>
            <w:gridSpan w:val="2"/>
          </w:tcPr>
          <w:p w14:paraId="733EE88C" w14:textId="77777777" w:rsidR="002E3AEF" w:rsidRPr="00321B05" w:rsidRDefault="002E3AEF" w:rsidP="002E3AEF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در مدارس روستایی تامین آب مصرفی مدارس چگونه بایستی باشد؟</w:t>
            </w:r>
          </w:p>
        </w:tc>
      </w:tr>
      <w:tr w:rsidR="00321B05" w:rsidRPr="00321B05" w14:paraId="26E7A6E6" w14:textId="77777777" w:rsidTr="00D87F2E">
        <w:trPr>
          <w:cantSplit/>
        </w:trPr>
        <w:tc>
          <w:tcPr>
            <w:tcW w:w="794" w:type="dxa"/>
          </w:tcPr>
          <w:p w14:paraId="05E87EEA" w14:textId="77777777" w:rsidR="001218DE" w:rsidRPr="00321B05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43597C52" w14:textId="77777777" w:rsidR="001218DE" w:rsidRPr="00321B05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5B034129" w14:textId="77777777" w:rsidR="001218DE" w:rsidRPr="00321B05" w:rsidRDefault="002E3AEF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Cs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bCs/>
                <w:color w:val="000000" w:themeColor="text1"/>
                <w:rtl/>
                <w:lang w:bidi="fa-IR"/>
              </w:rPr>
              <w:t>در روستاهای دارای شبکه لوله کشی آب، بایستی مدرسه به شبکه لوله کشی آب روستا متصل باشد.</w:t>
            </w:r>
          </w:p>
        </w:tc>
      </w:tr>
      <w:tr w:rsidR="00321B05" w:rsidRPr="00321B05" w14:paraId="6430713C" w14:textId="77777777" w:rsidTr="00D87F2E">
        <w:trPr>
          <w:cantSplit/>
        </w:trPr>
        <w:tc>
          <w:tcPr>
            <w:tcW w:w="794" w:type="dxa"/>
          </w:tcPr>
          <w:p w14:paraId="1FFA99B4" w14:textId="77777777" w:rsidR="001218DE" w:rsidRPr="00321B05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6BE74131" w14:textId="77777777" w:rsidR="001218DE" w:rsidRPr="00321B05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21BCD47D" w14:textId="77777777" w:rsidR="001218DE" w:rsidRPr="00321B05" w:rsidRDefault="002E3AEF" w:rsidP="002E3AE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Cs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bCs/>
                <w:color w:val="000000" w:themeColor="text1"/>
                <w:rtl/>
                <w:lang w:bidi="fa-IR"/>
              </w:rPr>
              <w:t>درورستاهایی که دارای شبکه لوله کشی آب نمی باشند یا دارای قطعی آب می باشند لازم است با استفاده از منبع آب بهداشتی ذخیره آب مورد نیاز شرب و سایر مصارف بهداشتی با رعایت ضوابط برای هر دانش آموز حداقل 15 لیتر آب در روز تامین گردد.</w:t>
            </w:r>
          </w:p>
        </w:tc>
      </w:tr>
      <w:tr w:rsidR="00321B05" w:rsidRPr="00321B05" w14:paraId="6E28ED0D" w14:textId="77777777" w:rsidTr="00D87F2E">
        <w:trPr>
          <w:cantSplit/>
        </w:trPr>
        <w:tc>
          <w:tcPr>
            <w:tcW w:w="794" w:type="dxa"/>
          </w:tcPr>
          <w:p w14:paraId="317502FC" w14:textId="77777777" w:rsidR="001218DE" w:rsidRPr="00321B05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71003E82" w14:textId="77777777" w:rsidR="001218DE" w:rsidRPr="00321B05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316AED93" w14:textId="77777777" w:rsidR="001218DE" w:rsidRPr="00321B05" w:rsidRDefault="002E3AEF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Cs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bCs/>
                <w:color w:val="000000" w:themeColor="text1"/>
                <w:rtl/>
                <w:lang w:bidi="fa-IR"/>
              </w:rPr>
              <w:t>در مدارس شبانه روزی حداقل میزان آب مصرفی یکصد لیتر برای هر نفر در نظر گرفته شود.</w:t>
            </w:r>
          </w:p>
        </w:tc>
      </w:tr>
      <w:tr w:rsidR="00321B05" w:rsidRPr="00321B05" w14:paraId="11305028" w14:textId="77777777" w:rsidTr="00D87F2E">
        <w:trPr>
          <w:cantSplit/>
        </w:trPr>
        <w:tc>
          <w:tcPr>
            <w:tcW w:w="794" w:type="dxa"/>
          </w:tcPr>
          <w:p w14:paraId="331B04F5" w14:textId="77777777" w:rsidR="001218DE" w:rsidRPr="00321B05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2E9A00F3" w14:textId="77777777" w:rsidR="001218DE" w:rsidRPr="00321B05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65232ADD" w14:textId="77777777" w:rsidR="001218DE" w:rsidRPr="00321B05" w:rsidRDefault="002E3AEF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Cs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bCs/>
                <w:color w:val="000000" w:themeColor="text1"/>
                <w:rtl/>
                <w:lang w:bidi="fa-IR"/>
              </w:rPr>
              <w:t xml:space="preserve">هر سه مورد </w:t>
            </w:r>
          </w:p>
        </w:tc>
      </w:tr>
      <w:tr w:rsidR="00A83656" w:rsidRPr="00321B05" w14:paraId="0B8B79D8" w14:textId="77777777" w:rsidTr="00A12D2B">
        <w:trPr>
          <w:cantSplit/>
        </w:trPr>
        <w:tc>
          <w:tcPr>
            <w:tcW w:w="794" w:type="dxa"/>
          </w:tcPr>
          <w:p w14:paraId="057FC947" w14:textId="77777777" w:rsidR="00A83656" w:rsidRPr="00321B05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12596BDB" w14:textId="77777777" w:rsidR="00A83656" w:rsidRPr="00321B05" w:rsidRDefault="00867BCA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آیین نامه بهداشت محیط مدارس و چک لیست بازرسی بهداشتی مدارس</w:t>
            </w:r>
          </w:p>
        </w:tc>
      </w:tr>
    </w:tbl>
    <w:p w14:paraId="00CDF950" w14:textId="77777777" w:rsidR="001218DE" w:rsidRPr="00321B05" w:rsidRDefault="001218DE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21B05" w:rsidRPr="00321B05" w14:paraId="08D5750A" w14:textId="77777777" w:rsidTr="0096100E">
        <w:trPr>
          <w:cantSplit/>
        </w:trPr>
        <w:tc>
          <w:tcPr>
            <w:tcW w:w="794" w:type="dxa"/>
            <w:shd w:val="clear" w:color="auto" w:fill="auto"/>
          </w:tcPr>
          <w:p w14:paraId="78E21B1F" w14:textId="77777777" w:rsidR="001218DE" w:rsidRPr="00321B05" w:rsidRDefault="001218DE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153762C9" w14:textId="77777777" w:rsidR="001218DE" w:rsidRPr="00321B05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نام آزمون:</w:t>
            </w:r>
            <w:r w:rsidR="00280825" w:rsidRPr="00321B05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 xml:space="preserve"> </w:t>
            </w:r>
            <w:r w:rsidR="00867BCA" w:rsidRPr="00321B05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بهداشت محیط مدارس</w:t>
            </w:r>
          </w:p>
        </w:tc>
      </w:tr>
      <w:tr w:rsidR="00321B05" w:rsidRPr="00321B05" w14:paraId="17C44946" w14:textId="77777777" w:rsidTr="00867BCA">
        <w:trPr>
          <w:cantSplit/>
          <w:trHeight w:val="835"/>
        </w:trPr>
        <w:tc>
          <w:tcPr>
            <w:tcW w:w="794" w:type="dxa"/>
          </w:tcPr>
          <w:p w14:paraId="7FF7C710" w14:textId="77777777" w:rsidR="001218DE" w:rsidRPr="00321B05" w:rsidRDefault="003148D4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40</w:t>
            </w:r>
          </w:p>
        </w:tc>
        <w:tc>
          <w:tcPr>
            <w:tcW w:w="9411" w:type="dxa"/>
            <w:gridSpan w:val="2"/>
          </w:tcPr>
          <w:p w14:paraId="5F9CA71F" w14:textId="77777777" w:rsidR="00867BCA" w:rsidRPr="00321B05" w:rsidRDefault="00867BCA" w:rsidP="00740A93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 xml:space="preserve">تعداد طبقات برای دبیرستان ها، هنرستان های فنی حرفه ای و </w:t>
            </w:r>
            <w:r w:rsidR="00740A93" w:rsidRPr="00321B05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ک</w:t>
            </w:r>
            <w:r w:rsidRPr="00321B05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ار و دانش حداکثر چند طبق</w:t>
            </w:r>
            <w:r w:rsidR="00740A93" w:rsidRPr="00321B05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ه</w:t>
            </w:r>
            <w:r w:rsidRPr="00321B05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 xml:space="preserve"> می باشد؟</w:t>
            </w:r>
          </w:p>
        </w:tc>
      </w:tr>
      <w:tr w:rsidR="00321B05" w:rsidRPr="00321B05" w14:paraId="7A091D6C" w14:textId="77777777" w:rsidTr="0096100E">
        <w:trPr>
          <w:cantSplit/>
        </w:trPr>
        <w:tc>
          <w:tcPr>
            <w:tcW w:w="794" w:type="dxa"/>
          </w:tcPr>
          <w:p w14:paraId="603BC351" w14:textId="77777777" w:rsidR="0096100E" w:rsidRPr="00321B05" w:rsidRDefault="0096100E" w:rsidP="0096100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6FC0DFCD" w14:textId="77777777" w:rsidR="0096100E" w:rsidRPr="00321B05" w:rsidRDefault="0096100E" w:rsidP="0096100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5556B275" w14:textId="77777777" w:rsidR="0096100E" w:rsidRPr="00321B05" w:rsidRDefault="00867BCA" w:rsidP="0096100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Cs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bCs/>
                <w:color w:val="000000" w:themeColor="text1"/>
                <w:rtl/>
                <w:lang w:bidi="fa-IR"/>
              </w:rPr>
              <w:t xml:space="preserve">دو </w:t>
            </w:r>
          </w:p>
        </w:tc>
      </w:tr>
      <w:tr w:rsidR="00321B05" w:rsidRPr="00321B05" w14:paraId="207B6E9B" w14:textId="77777777" w:rsidTr="0096100E">
        <w:trPr>
          <w:cantSplit/>
        </w:trPr>
        <w:tc>
          <w:tcPr>
            <w:tcW w:w="794" w:type="dxa"/>
          </w:tcPr>
          <w:p w14:paraId="4ABAC027" w14:textId="77777777" w:rsidR="0096100E" w:rsidRPr="00321B05" w:rsidRDefault="0096100E" w:rsidP="0096100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796A852F" w14:textId="77777777" w:rsidR="0096100E" w:rsidRPr="00321B05" w:rsidRDefault="0096100E" w:rsidP="0096100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0684674B" w14:textId="77777777" w:rsidR="0096100E" w:rsidRPr="00321B05" w:rsidRDefault="00867BCA" w:rsidP="0096100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Cs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bCs/>
                <w:color w:val="000000" w:themeColor="text1"/>
                <w:rtl/>
                <w:lang w:bidi="fa-IR"/>
              </w:rPr>
              <w:t>سه</w:t>
            </w:r>
          </w:p>
        </w:tc>
      </w:tr>
      <w:tr w:rsidR="00321B05" w:rsidRPr="00321B05" w14:paraId="78E5A0B8" w14:textId="77777777" w:rsidTr="0096100E">
        <w:trPr>
          <w:cantSplit/>
        </w:trPr>
        <w:tc>
          <w:tcPr>
            <w:tcW w:w="794" w:type="dxa"/>
          </w:tcPr>
          <w:p w14:paraId="3A4EF94A" w14:textId="77777777" w:rsidR="0096100E" w:rsidRPr="00321B05" w:rsidRDefault="0096100E" w:rsidP="0096100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02BE6294" w14:textId="77777777" w:rsidR="0096100E" w:rsidRPr="00321B05" w:rsidRDefault="0096100E" w:rsidP="0096100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5CD8814F" w14:textId="77777777" w:rsidR="0096100E" w:rsidRPr="00321B05" w:rsidRDefault="00867BCA" w:rsidP="0096100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Cs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bCs/>
                <w:color w:val="000000" w:themeColor="text1"/>
                <w:rtl/>
                <w:lang w:bidi="fa-IR"/>
              </w:rPr>
              <w:t xml:space="preserve">چهار </w:t>
            </w:r>
          </w:p>
        </w:tc>
      </w:tr>
      <w:tr w:rsidR="00321B05" w:rsidRPr="00321B05" w14:paraId="199158F8" w14:textId="77777777" w:rsidTr="0096100E">
        <w:trPr>
          <w:cantSplit/>
        </w:trPr>
        <w:tc>
          <w:tcPr>
            <w:tcW w:w="794" w:type="dxa"/>
          </w:tcPr>
          <w:p w14:paraId="1C53AEB4" w14:textId="77777777" w:rsidR="0096100E" w:rsidRPr="00321B05" w:rsidRDefault="0096100E" w:rsidP="0096100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5161EC9B" w14:textId="77777777" w:rsidR="0096100E" w:rsidRPr="00321B05" w:rsidRDefault="0096100E" w:rsidP="0096100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34BEDF82" w14:textId="77777777" w:rsidR="0096100E" w:rsidRPr="00321B05" w:rsidRDefault="00867BCA" w:rsidP="0096100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Cs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bCs/>
                <w:color w:val="000000" w:themeColor="text1"/>
                <w:rtl/>
                <w:lang w:bidi="fa-IR"/>
              </w:rPr>
              <w:t xml:space="preserve">هیچ کدام </w:t>
            </w:r>
          </w:p>
        </w:tc>
      </w:tr>
      <w:tr w:rsidR="0096100E" w:rsidRPr="00321B05" w14:paraId="6C67FE70" w14:textId="77777777" w:rsidTr="0096100E">
        <w:trPr>
          <w:cantSplit/>
        </w:trPr>
        <w:tc>
          <w:tcPr>
            <w:tcW w:w="794" w:type="dxa"/>
          </w:tcPr>
          <w:p w14:paraId="780ED44B" w14:textId="77777777" w:rsidR="0096100E" w:rsidRPr="00321B05" w:rsidRDefault="0096100E" w:rsidP="0096100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6BF335E8" w14:textId="77777777" w:rsidR="0096100E" w:rsidRPr="00321B05" w:rsidRDefault="00867BCA" w:rsidP="0096100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آیین نامه بهداشت محیط مدارس و چک لیست بازرسی بهداشتی مدارس</w:t>
            </w:r>
          </w:p>
        </w:tc>
      </w:tr>
    </w:tbl>
    <w:p w14:paraId="6C9903F3" w14:textId="77777777" w:rsidR="00F65941" w:rsidRPr="00321B05" w:rsidRDefault="00F65941" w:rsidP="00847B11">
      <w:pPr>
        <w:pStyle w:val="a3"/>
        <w:rPr>
          <w:rStyle w:val="StyleComplexNazanin"/>
          <w:rFonts w:asciiTheme="majorBidi" w:hAnsiTheme="majorBidi" w:cs="B Nazanin"/>
          <w:color w:val="000000" w:themeColor="text1"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21B05" w:rsidRPr="00321B05" w14:paraId="0B7C3237" w14:textId="77777777" w:rsidTr="00562558">
        <w:trPr>
          <w:cantSplit/>
        </w:trPr>
        <w:tc>
          <w:tcPr>
            <w:tcW w:w="794" w:type="dxa"/>
            <w:shd w:val="clear" w:color="auto" w:fill="auto"/>
          </w:tcPr>
          <w:p w14:paraId="45396575" w14:textId="77777777" w:rsidR="00F65941" w:rsidRPr="00321B05" w:rsidRDefault="00F65941" w:rsidP="0056255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45F60DCC" w14:textId="77777777" w:rsidR="00F65941" w:rsidRPr="00321B05" w:rsidRDefault="00F65941" w:rsidP="00562558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نام آزمون: بهداشت محیط مدارس</w:t>
            </w:r>
          </w:p>
        </w:tc>
      </w:tr>
      <w:tr w:rsidR="00321B05" w:rsidRPr="00321B05" w14:paraId="2C84403D" w14:textId="77777777" w:rsidTr="00562558">
        <w:trPr>
          <w:cantSplit/>
          <w:trHeight w:val="835"/>
        </w:trPr>
        <w:tc>
          <w:tcPr>
            <w:tcW w:w="794" w:type="dxa"/>
          </w:tcPr>
          <w:p w14:paraId="369F190F" w14:textId="77777777" w:rsidR="00F65941" w:rsidRPr="00321B05" w:rsidRDefault="00F65941" w:rsidP="0056255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41</w:t>
            </w:r>
          </w:p>
        </w:tc>
        <w:tc>
          <w:tcPr>
            <w:tcW w:w="9411" w:type="dxa"/>
            <w:gridSpan w:val="2"/>
          </w:tcPr>
          <w:p w14:paraId="10912D51" w14:textId="77777777" w:rsidR="00F65941" w:rsidRPr="00321B05" w:rsidRDefault="00F65941" w:rsidP="00562558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میزان رطوبت مناسب در کلاس های درس مدارس در چه محدوده ای بایستی باشد؟</w:t>
            </w:r>
          </w:p>
        </w:tc>
      </w:tr>
      <w:tr w:rsidR="00321B05" w:rsidRPr="00321B05" w14:paraId="64DCC1BA" w14:textId="77777777" w:rsidTr="00562558">
        <w:trPr>
          <w:cantSplit/>
        </w:trPr>
        <w:tc>
          <w:tcPr>
            <w:tcW w:w="794" w:type="dxa"/>
          </w:tcPr>
          <w:p w14:paraId="68A12665" w14:textId="77777777" w:rsidR="00F65941" w:rsidRPr="00321B05" w:rsidRDefault="00F65941" w:rsidP="00562558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094AE06A" w14:textId="77777777" w:rsidR="00F65941" w:rsidRPr="00321B05" w:rsidRDefault="00F65941" w:rsidP="00562558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188FEF51" w14:textId="77777777" w:rsidR="00F65941" w:rsidRPr="00321B05" w:rsidRDefault="00F65941" w:rsidP="00562558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Cs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bCs/>
                <w:color w:val="000000" w:themeColor="text1"/>
                <w:rtl/>
                <w:lang w:bidi="fa-IR"/>
              </w:rPr>
              <w:t xml:space="preserve">60-70 درصد </w:t>
            </w:r>
          </w:p>
        </w:tc>
      </w:tr>
      <w:tr w:rsidR="00321B05" w:rsidRPr="00321B05" w14:paraId="55027CA1" w14:textId="77777777" w:rsidTr="00562558">
        <w:trPr>
          <w:cantSplit/>
        </w:trPr>
        <w:tc>
          <w:tcPr>
            <w:tcW w:w="794" w:type="dxa"/>
          </w:tcPr>
          <w:p w14:paraId="0400EB78" w14:textId="77777777" w:rsidR="00F65941" w:rsidRPr="00321B05" w:rsidRDefault="00F65941" w:rsidP="00562558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3256077A" w14:textId="77777777" w:rsidR="00F65941" w:rsidRPr="00321B05" w:rsidRDefault="00F65941" w:rsidP="00562558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2969A598" w14:textId="77777777" w:rsidR="00F65941" w:rsidRPr="00321B05" w:rsidRDefault="00F65941" w:rsidP="00562558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Cs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bCs/>
                <w:color w:val="000000" w:themeColor="text1"/>
                <w:rtl/>
                <w:lang w:bidi="fa-IR"/>
              </w:rPr>
              <w:t>50-60 درصد</w:t>
            </w:r>
          </w:p>
        </w:tc>
      </w:tr>
      <w:tr w:rsidR="00321B05" w:rsidRPr="00321B05" w14:paraId="59E0FA69" w14:textId="77777777" w:rsidTr="00562558">
        <w:trPr>
          <w:cantSplit/>
        </w:trPr>
        <w:tc>
          <w:tcPr>
            <w:tcW w:w="794" w:type="dxa"/>
          </w:tcPr>
          <w:p w14:paraId="5B74001B" w14:textId="77777777" w:rsidR="00F65941" w:rsidRPr="00321B05" w:rsidRDefault="00F65941" w:rsidP="00562558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0C3500ED" w14:textId="77777777" w:rsidR="00F65941" w:rsidRPr="00321B05" w:rsidRDefault="00F65941" w:rsidP="00562558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687133E6" w14:textId="77777777" w:rsidR="00F65941" w:rsidRPr="00321B05" w:rsidRDefault="00F65941" w:rsidP="00562558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Cs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bCs/>
                <w:color w:val="000000" w:themeColor="text1"/>
                <w:rtl/>
                <w:lang w:bidi="fa-IR"/>
              </w:rPr>
              <w:t xml:space="preserve">40-50 درصد </w:t>
            </w:r>
          </w:p>
        </w:tc>
      </w:tr>
      <w:tr w:rsidR="00321B05" w:rsidRPr="00321B05" w14:paraId="70538DAD" w14:textId="77777777" w:rsidTr="00562558">
        <w:trPr>
          <w:cantSplit/>
        </w:trPr>
        <w:tc>
          <w:tcPr>
            <w:tcW w:w="794" w:type="dxa"/>
          </w:tcPr>
          <w:p w14:paraId="26F371A7" w14:textId="77777777" w:rsidR="00F65941" w:rsidRPr="00321B05" w:rsidRDefault="00F65941" w:rsidP="00562558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645BCF89" w14:textId="77777777" w:rsidR="00F65941" w:rsidRPr="00321B05" w:rsidRDefault="00F65941" w:rsidP="00562558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313599A1" w14:textId="77777777" w:rsidR="00F65941" w:rsidRPr="00321B05" w:rsidRDefault="00F65941" w:rsidP="00562558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Cs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bCs/>
                <w:color w:val="000000" w:themeColor="text1"/>
                <w:rtl/>
                <w:lang w:bidi="fa-IR"/>
              </w:rPr>
              <w:t xml:space="preserve">هیچ کدام </w:t>
            </w:r>
          </w:p>
        </w:tc>
      </w:tr>
      <w:tr w:rsidR="00F65941" w:rsidRPr="00321B05" w14:paraId="1975C3C8" w14:textId="77777777" w:rsidTr="00562558">
        <w:trPr>
          <w:cantSplit/>
        </w:trPr>
        <w:tc>
          <w:tcPr>
            <w:tcW w:w="794" w:type="dxa"/>
          </w:tcPr>
          <w:p w14:paraId="506F1E08" w14:textId="77777777" w:rsidR="00F65941" w:rsidRPr="00321B05" w:rsidRDefault="00F65941" w:rsidP="00562558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51E0003B" w14:textId="77777777" w:rsidR="00F65941" w:rsidRPr="00321B05" w:rsidRDefault="00F65941" w:rsidP="00562558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آیین نامه بهداشت محیط مدارس و چک لیست بازرسی بهداشتی مدارس</w:t>
            </w:r>
          </w:p>
        </w:tc>
      </w:tr>
    </w:tbl>
    <w:p w14:paraId="55E49C28" w14:textId="77777777" w:rsidR="001218DE" w:rsidRPr="00321B05" w:rsidRDefault="001218DE" w:rsidP="00F65941">
      <w:pPr>
        <w:rPr>
          <w:color w:val="000000" w:themeColor="text1"/>
          <w:rtl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21B05" w:rsidRPr="00321B05" w14:paraId="04ACFEFE" w14:textId="77777777" w:rsidTr="00562558">
        <w:trPr>
          <w:cantSplit/>
        </w:trPr>
        <w:tc>
          <w:tcPr>
            <w:tcW w:w="794" w:type="dxa"/>
            <w:shd w:val="clear" w:color="auto" w:fill="auto"/>
          </w:tcPr>
          <w:p w14:paraId="3E4795D4" w14:textId="77777777" w:rsidR="00F65941" w:rsidRPr="00321B05" w:rsidRDefault="00F65941" w:rsidP="0056255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5B4BC40D" w14:textId="77777777" w:rsidR="00F65941" w:rsidRPr="00321B05" w:rsidRDefault="00F65941" w:rsidP="00562558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نام آزمون: بهداشت محیط مدارس</w:t>
            </w:r>
          </w:p>
        </w:tc>
      </w:tr>
      <w:tr w:rsidR="00321B05" w:rsidRPr="00321B05" w14:paraId="076C2A29" w14:textId="77777777" w:rsidTr="00562558">
        <w:trPr>
          <w:cantSplit/>
          <w:trHeight w:val="835"/>
        </w:trPr>
        <w:tc>
          <w:tcPr>
            <w:tcW w:w="794" w:type="dxa"/>
          </w:tcPr>
          <w:p w14:paraId="7BBF08B2" w14:textId="77777777" w:rsidR="00F65941" w:rsidRPr="00321B05" w:rsidRDefault="00F65941" w:rsidP="0056255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42</w:t>
            </w:r>
          </w:p>
        </w:tc>
        <w:tc>
          <w:tcPr>
            <w:tcW w:w="9411" w:type="dxa"/>
            <w:gridSpan w:val="2"/>
          </w:tcPr>
          <w:p w14:paraId="6ABD9E3B" w14:textId="77777777" w:rsidR="00F65941" w:rsidRPr="00321B05" w:rsidRDefault="00F65941" w:rsidP="00F65941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نحوه قرار گیری پنجره ها در کلاس های درس مدارس چگونه باشد؟</w:t>
            </w:r>
          </w:p>
        </w:tc>
      </w:tr>
      <w:tr w:rsidR="00321B05" w:rsidRPr="00321B05" w14:paraId="4F0479D5" w14:textId="77777777" w:rsidTr="00562558">
        <w:trPr>
          <w:cantSplit/>
        </w:trPr>
        <w:tc>
          <w:tcPr>
            <w:tcW w:w="794" w:type="dxa"/>
          </w:tcPr>
          <w:p w14:paraId="5B9A0983" w14:textId="77777777" w:rsidR="00F65941" w:rsidRPr="00321B05" w:rsidRDefault="00F65941" w:rsidP="00562558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3F6BBD48" w14:textId="77777777" w:rsidR="00F65941" w:rsidRPr="00321B05" w:rsidRDefault="00F65941" w:rsidP="00562558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23495311" w14:textId="77777777" w:rsidR="00F65941" w:rsidRPr="00321B05" w:rsidRDefault="00F65941" w:rsidP="00F65941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Cs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bCs/>
                <w:color w:val="000000" w:themeColor="text1"/>
                <w:rtl/>
                <w:lang w:bidi="fa-IR"/>
              </w:rPr>
              <w:t>در سمت چپ دانش آموزان قرار گرفته باشد.</w:t>
            </w:r>
          </w:p>
        </w:tc>
      </w:tr>
      <w:tr w:rsidR="00321B05" w:rsidRPr="00321B05" w14:paraId="59738C5F" w14:textId="77777777" w:rsidTr="00562558">
        <w:trPr>
          <w:cantSplit/>
        </w:trPr>
        <w:tc>
          <w:tcPr>
            <w:tcW w:w="794" w:type="dxa"/>
          </w:tcPr>
          <w:p w14:paraId="79C2C53B" w14:textId="77777777" w:rsidR="00F65941" w:rsidRPr="00321B05" w:rsidRDefault="00F65941" w:rsidP="00562558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40155501" w14:textId="77777777" w:rsidR="00F65941" w:rsidRPr="00321B05" w:rsidRDefault="00F65941" w:rsidP="00562558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0D6AE8D9" w14:textId="77777777" w:rsidR="00F65941" w:rsidRPr="00321B05" w:rsidRDefault="00F65941" w:rsidP="00562558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Cs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bCs/>
                <w:color w:val="000000" w:themeColor="text1"/>
                <w:rtl/>
                <w:lang w:bidi="fa-IR"/>
              </w:rPr>
              <w:t>سطح آنها حدود یک پنجم مساحت کلاس باشد.</w:t>
            </w:r>
          </w:p>
        </w:tc>
      </w:tr>
      <w:tr w:rsidR="00321B05" w:rsidRPr="00321B05" w14:paraId="64C74AAD" w14:textId="77777777" w:rsidTr="00562558">
        <w:trPr>
          <w:cantSplit/>
        </w:trPr>
        <w:tc>
          <w:tcPr>
            <w:tcW w:w="794" w:type="dxa"/>
          </w:tcPr>
          <w:p w14:paraId="40DCF38D" w14:textId="77777777" w:rsidR="00F65941" w:rsidRPr="00321B05" w:rsidRDefault="00F65941" w:rsidP="00562558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7778364B" w14:textId="77777777" w:rsidR="00F65941" w:rsidRPr="00321B05" w:rsidRDefault="00F65941" w:rsidP="00562558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59C7E5CA" w14:textId="77777777" w:rsidR="00F65941" w:rsidRPr="00321B05" w:rsidRDefault="00F65941" w:rsidP="00562558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Cs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bCs/>
                <w:color w:val="000000" w:themeColor="text1"/>
                <w:rtl/>
                <w:lang w:bidi="fa-IR"/>
              </w:rPr>
              <w:t>الف و ب صحیح هست</w:t>
            </w:r>
          </w:p>
        </w:tc>
      </w:tr>
      <w:tr w:rsidR="00321B05" w:rsidRPr="00321B05" w14:paraId="29757AEE" w14:textId="77777777" w:rsidTr="00562558">
        <w:trPr>
          <w:cantSplit/>
        </w:trPr>
        <w:tc>
          <w:tcPr>
            <w:tcW w:w="794" w:type="dxa"/>
          </w:tcPr>
          <w:p w14:paraId="4C88B5F3" w14:textId="77777777" w:rsidR="00F65941" w:rsidRPr="00321B05" w:rsidRDefault="00F65941" w:rsidP="00562558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33B902B8" w14:textId="77777777" w:rsidR="00F65941" w:rsidRPr="00321B05" w:rsidRDefault="00F65941" w:rsidP="00562558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5BAA25B5" w14:textId="77777777" w:rsidR="00F65941" w:rsidRPr="00321B05" w:rsidRDefault="00F65941" w:rsidP="00562558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Cs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bCs/>
                <w:color w:val="000000" w:themeColor="text1"/>
                <w:rtl/>
                <w:lang w:bidi="fa-IR"/>
              </w:rPr>
              <w:t xml:space="preserve">هیچ کدام </w:t>
            </w:r>
          </w:p>
        </w:tc>
      </w:tr>
      <w:tr w:rsidR="00F65941" w:rsidRPr="00321B05" w14:paraId="2B035CC6" w14:textId="77777777" w:rsidTr="00562558">
        <w:trPr>
          <w:cantSplit/>
        </w:trPr>
        <w:tc>
          <w:tcPr>
            <w:tcW w:w="794" w:type="dxa"/>
          </w:tcPr>
          <w:p w14:paraId="1AF9BEB3" w14:textId="77777777" w:rsidR="00F65941" w:rsidRPr="00321B05" w:rsidRDefault="00F65941" w:rsidP="00562558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7A15A261" w14:textId="77777777" w:rsidR="00F65941" w:rsidRPr="00321B05" w:rsidRDefault="00F65941" w:rsidP="00562558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آیین نامه بهداشت محیط مدارس و چک لیست بازرسی بهداشتی مدارس</w:t>
            </w:r>
          </w:p>
        </w:tc>
      </w:tr>
    </w:tbl>
    <w:p w14:paraId="3B0AE362" w14:textId="77777777" w:rsidR="00F65941" w:rsidRPr="00321B05" w:rsidRDefault="00F65941" w:rsidP="00F65941">
      <w:pPr>
        <w:rPr>
          <w:color w:val="000000" w:themeColor="text1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21B05" w:rsidRPr="00321B05" w14:paraId="1268B585" w14:textId="77777777" w:rsidTr="00562558">
        <w:trPr>
          <w:cantSplit/>
        </w:trPr>
        <w:tc>
          <w:tcPr>
            <w:tcW w:w="794" w:type="dxa"/>
            <w:shd w:val="clear" w:color="auto" w:fill="auto"/>
          </w:tcPr>
          <w:p w14:paraId="2BC1FD12" w14:textId="77777777" w:rsidR="00F65941" w:rsidRPr="00321B05" w:rsidRDefault="00F65941" w:rsidP="0056255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4C16668B" w14:textId="77777777" w:rsidR="00F65941" w:rsidRPr="00321B05" w:rsidRDefault="00F65941" w:rsidP="00562558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نام آزمون: بهداشت محیط مدارس</w:t>
            </w:r>
          </w:p>
        </w:tc>
      </w:tr>
      <w:tr w:rsidR="00321B05" w:rsidRPr="00321B05" w14:paraId="1C1D96D5" w14:textId="77777777" w:rsidTr="00562558">
        <w:trPr>
          <w:cantSplit/>
          <w:trHeight w:val="835"/>
        </w:trPr>
        <w:tc>
          <w:tcPr>
            <w:tcW w:w="794" w:type="dxa"/>
          </w:tcPr>
          <w:p w14:paraId="56086CAF" w14:textId="77777777" w:rsidR="00F65941" w:rsidRPr="00321B05" w:rsidRDefault="00D12831" w:rsidP="0056255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43</w:t>
            </w:r>
          </w:p>
        </w:tc>
        <w:tc>
          <w:tcPr>
            <w:tcW w:w="9411" w:type="dxa"/>
            <w:gridSpan w:val="2"/>
          </w:tcPr>
          <w:p w14:paraId="1C3E4659" w14:textId="77777777" w:rsidR="00F65941" w:rsidRPr="00321B05" w:rsidRDefault="00F65941" w:rsidP="00D12831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 xml:space="preserve">کدام یک از شرایط ذیل جزو </w:t>
            </w:r>
            <w:r w:rsidR="00D12831" w:rsidRPr="00321B05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در محل احداث مدارس ضروری هست؟</w:t>
            </w:r>
            <w:r w:rsidRPr="00321B05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 xml:space="preserve"> </w:t>
            </w:r>
          </w:p>
        </w:tc>
      </w:tr>
      <w:tr w:rsidR="00321B05" w:rsidRPr="00321B05" w14:paraId="7113B29B" w14:textId="77777777" w:rsidTr="00562558">
        <w:trPr>
          <w:cantSplit/>
        </w:trPr>
        <w:tc>
          <w:tcPr>
            <w:tcW w:w="794" w:type="dxa"/>
          </w:tcPr>
          <w:p w14:paraId="36301C55" w14:textId="77777777" w:rsidR="00F65941" w:rsidRPr="00321B05" w:rsidRDefault="00F65941" w:rsidP="00562558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6EBBB022" w14:textId="77777777" w:rsidR="00F65941" w:rsidRPr="00321B05" w:rsidRDefault="00F65941" w:rsidP="00562558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3160FE97" w14:textId="77777777" w:rsidR="00F65941" w:rsidRPr="00321B05" w:rsidRDefault="00D12831" w:rsidP="00562558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Cs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bCs/>
                <w:color w:val="000000" w:themeColor="text1"/>
                <w:rtl/>
                <w:lang w:bidi="fa-IR"/>
              </w:rPr>
              <w:t>در مجاورت عوامل آلودگی زا مانند کارخانجات صنعتی، شیمیائی و ... قرار نداشته نباشد.</w:t>
            </w:r>
          </w:p>
        </w:tc>
      </w:tr>
      <w:tr w:rsidR="00321B05" w:rsidRPr="00321B05" w14:paraId="01AAE895" w14:textId="77777777" w:rsidTr="00562558">
        <w:trPr>
          <w:cantSplit/>
        </w:trPr>
        <w:tc>
          <w:tcPr>
            <w:tcW w:w="794" w:type="dxa"/>
          </w:tcPr>
          <w:p w14:paraId="1BB7D6A7" w14:textId="77777777" w:rsidR="00F65941" w:rsidRPr="00321B05" w:rsidRDefault="00F65941" w:rsidP="00562558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76B27F55" w14:textId="77777777" w:rsidR="00F65941" w:rsidRPr="00321B05" w:rsidRDefault="00F65941" w:rsidP="00562558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38CBE8B3" w14:textId="77777777" w:rsidR="00F65941" w:rsidRPr="00321B05" w:rsidRDefault="00D12831" w:rsidP="00562558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Cs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bCs/>
                <w:color w:val="000000" w:themeColor="text1"/>
                <w:rtl/>
                <w:lang w:bidi="fa-IR"/>
              </w:rPr>
              <w:t>در مجاورت محل های دفن زباله، دامداری، مرغداری قرار نداشته باشد.</w:t>
            </w:r>
          </w:p>
        </w:tc>
      </w:tr>
      <w:tr w:rsidR="00321B05" w:rsidRPr="00321B05" w14:paraId="649409B8" w14:textId="77777777" w:rsidTr="00562558">
        <w:trPr>
          <w:cantSplit/>
        </w:trPr>
        <w:tc>
          <w:tcPr>
            <w:tcW w:w="794" w:type="dxa"/>
          </w:tcPr>
          <w:p w14:paraId="14A94F88" w14:textId="77777777" w:rsidR="00F65941" w:rsidRPr="00321B05" w:rsidRDefault="00F65941" w:rsidP="00562558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3E5CDF1D" w14:textId="77777777" w:rsidR="00F65941" w:rsidRPr="00321B05" w:rsidRDefault="00F65941" w:rsidP="00562558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0BE829B0" w14:textId="77777777" w:rsidR="00F65941" w:rsidRPr="00321B05" w:rsidRDefault="00D12831" w:rsidP="00562558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Cs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bCs/>
                <w:color w:val="000000" w:themeColor="text1"/>
                <w:rtl/>
                <w:lang w:bidi="fa-IR"/>
              </w:rPr>
              <w:t>حداقل 500 متر از عومل آلودگی زا فاصله داشته باشد.</w:t>
            </w:r>
          </w:p>
        </w:tc>
      </w:tr>
      <w:tr w:rsidR="00321B05" w:rsidRPr="00321B05" w14:paraId="7377198C" w14:textId="77777777" w:rsidTr="00562558">
        <w:trPr>
          <w:cantSplit/>
        </w:trPr>
        <w:tc>
          <w:tcPr>
            <w:tcW w:w="794" w:type="dxa"/>
          </w:tcPr>
          <w:p w14:paraId="1E45CE4F" w14:textId="77777777" w:rsidR="00F65941" w:rsidRPr="00321B05" w:rsidRDefault="00F65941" w:rsidP="00562558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770866D7" w14:textId="77777777" w:rsidR="00F65941" w:rsidRPr="00321B05" w:rsidRDefault="00F65941" w:rsidP="00562558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185E4483" w14:textId="77777777" w:rsidR="00F65941" w:rsidRPr="00321B05" w:rsidRDefault="00D12831" w:rsidP="00562558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Cs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bCs/>
                <w:color w:val="000000" w:themeColor="text1"/>
                <w:rtl/>
                <w:lang w:bidi="fa-IR"/>
              </w:rPr>
              <w:t xml:space="preserve">هر سه مورد </w:t>
            </w:r>
            <w:r w:rsidR="00F65941" w:rsidRPr="00321B05">
              <w:rPr>
                <w:rStyle w:val="StyleComplexNazanin"/>
                <w:rFonts w:asciiTheme="majorBidi" w:hAnsiTheme="majorBidi" w:cs="B Nazanin" w:hint="cs"/>
                <w:bCs/>
                <w:color w:val="000000" w:themeColor="text1"/>
                <w:rtl/>
                <w:lang w:bidi="fa-IR"/>
              </w:rPr>
              <w:t xml:space="preserve"> </w:t>
            </w:r>
          </w:p>
        </w:tc>
      </w:tr>
      <w:tr w:rsidR="00F65941" w:rsidRPr="00321B05" w14:paraId="31335D49" w14:textId="77777777" w:rsidTr="00562558">
        <w:trPr>
          <w:cantSplit/>
        </w:trPr>
        <w:tc>
          <w:tcPr>
            <w:tcW w:w="794" w:type="dxa"/>
          </w:tcPr>
          <w:p w14:paraId="3B1C0666" w14:textId="77777777" w:rsidR="00F65941" w:rsidRPr="00321B05" w:rsidRDefault="00F65941" w:rsidP="00562558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3D2E3851" w14:textId="77777777" w:rsidR="00F65941" w:rsidRPr="00321B05" w:rsidRDefault="00F65941" w:rsidP="00562558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آیین نامه بهداشت محیط مدارس و چک لیست بازرسی بهداشتی مدارس</w:t>
            </w:r>
          </w:p>
        </w:tc>
      </w:tr>
    </w:tbl>
    <w:p w14:paraId="1A8E758A" w14:textId="77777777" w:rsidR="00D46241" w:rsidRPr="00321B05" w:rsidRDefault="00D46241" w:rsidP="00F65941">
      <w:pPr>
        <w:rPr>
          <w:color w:val="000000" w:themeColor="text1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21B05" w:rsidRPr="00321B05" w14:paraId="62454BB2" w14:textId="77777777" w:rsidTr="00562558">
        <w:trPr>
          <w:cantSplit/>
        </w:trPr>
        <w:tc>
          <w:tcPr>
            <w:tcW w:w="794" w:type="dxa"/>
            <w:shd w:val="clear" w:color="auto" w:fill="auto"/>
          </w:tcPr>
          <w:p w14:paraId="663FF590" w14:textId="77777777" w:rsidR="00D46241" w:rsidRPr="00321B05" w:rsidRDefault="00D46241" w:rsidP="0056255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3EBC8BA0" w14:textId="77777777" w:rsidR="00D46241" w:rsidRPr="00321B05" w:rsidRDefault="00D46241" w:rsidP="00562558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نام آزمون: بهداشت محیط مدارس</w:t>
            </w:r>
          </w:p>
        </w:tc>
      </w:tr>
      <w:tr w:rsidR="00321B05" w:rsidRPr="00321B05" w14:paraId="20036EC2" w14:textId="77777777" w:rsidTr="00562558">
        <w:trPr>
          <w:cantSplit/>
          <w:trHeight w:val="835"/>
        </w:trPr>
        <w:tc>
          <w:tcPr>
            <w:tcW w:w="794" w:type="dxa"/>
          </w:tcPr>
          <w:p w14:paraId="1775CBF3" w14:textId="77777777" w:rsidR="00D46241" w:rsidRPr="00321B05" w:rsidRDefault="00D46241" w:rsidP="0056255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44</w:t>
            </w:r>
          </w:p>
        </w:tc>
        <w:tc>
          <w:tcPr>
            <w:tcW w:w="9411" w:type="dxa"/>
            <w:gridSpan w:val="2"/>
          </w:tcPr>
          <w:p w14:paraId="1D1DEC6A" w14:textId="77777777" w:rsidR="00D46241" w:rsidRPr="00321B05" w:rsidRDefault="00D46241" w:rsidP="00562558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 xml:space="preserve">کدام یک از موارد ذیل جزو شرایط تابلو کلاس درس می باشد؟ </w:t>
            </w:r>
          </w:p>
        </w:tc>
      </w:tr>
      <w:tr w:rsidR="00321B05" w:rsidRPr="00321B05" w14:paraId="67C9AF20" w14:textId="77777777" w:rsidTr="00562558">
        <w:trPr>
          <w:cantSplit/>
        </w:trPr>
        <w:tc>
          <w:tcPr>
            <w:tcW w:w="794" w:type="dxa"/>
          </w:tcPr>
          <w:p w14:paraId="3EBCD08F" w14:textId="77777777" w:rsidR="00D46241" w:rsidRPr="00321B05" w:rsidRDefault="00D46241" w:rsidP="00562558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6C99CDBF" w14:textId="77777777" w:rsidR="00D46241" w:rsidRPr="00321B05" w:rsidRDefault="00D46241" w:rsidP="00562558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63770362" w14:textId="77777777" w:rsidR="00D46241" w:rsidRPr="00321B05" w:rsidRDefault="00D46241" w:rsidP="00562558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Cs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bCs/>
                <w:color w:val="000000" w:themeColor="text1"/>
                <w:rtl/>
                <w:lang w:bidi="fa-IR"/>
              </w:rPr>
              <w:t>در معرض دید کلیه دانش آموزان باشد.</w:t>
            </w:r>
          </w:p>
        </w:tc>
      </w:tr>
      <w:tr w:rsidR="00321B05" w:rsidRPr="00321B05" w14:paraId="6D42A646" w14:textId="77777777" w:rsidTr="00562558">
        <w:trPr>
          <w:cantSplit/>
        </w:trPr>
        <w:tc>
          <w:tcPr>
            <w:tcW w:w="794" w:type="dxa"/>
          </w:tcPr>
          <w:p w14:paraId="3F504760" w14:textId="77777777" w:rsidR="00D46241" w:rsidRPr="00321B05" w:rsidRDefault="00D46241" w:rsidP="00562558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05CF052C" w14:textId="77777777" w:rsidR="00D46241" w:rsidRPr="00321B05" w:rsidRDefault="00D46241" w:rsidP="00562558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72060D8C" w14:textId="77777777" w:rsidR="00D46241" w:rsidRPr="00321B05" w:rsidRDefault="00D46241" w:rsidP="00562558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Cs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bCs/>
                <w:color w:val="000000" w:themeColor="text1"/>
                <w:rtl/>
                <w:lang w:bidi="fa-IR"/>
              </w:rPr>
              <w:t>به رنگ سبز و غیر براق باشد</w:t>
            </w:r>
          </w:p>
        </w:tc>
      </w:tr>
      <w:tr w:rsidR="00321B05" w:rsidRPr="00321B05" w14:paraId="6233ADF5" w14:textId="77777777" w:rsidTr="00562558">
        <w:trPr>
          <w:cantSplit/>
        </w:trPr>
        <w:tc>
          <w:tcPr>
            <w:tcW w:w="794" w:type="dxa"/>
          </w:tcPr>
          <w:p w14:paraId="30F1B35B" w14:textId="77777777" w:rsidR="00D46241" w:rsidRPr="00321B05" w:rsidRDefault="00D46241" w:rsidP="00562558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437A8180" w14:textId="77777777" w:rsidR="00D46241" w:rsidRPr="00321B05" w:rsidRDefault="00D46241" w:rsidP="00562558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4DC6E45D" w14:textId="77777777" w:rsidR="00D46241" w:rsidRPr="00321B05" w:rsidRDefault="00D46241" w:rsidP="00562558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Cs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bCs/>
                <w:color w:val="000000" w:themeColor="text1"/>
                <w:rtl/>
                <w:lang w:bidi="fa-IR"/>
              </w:rPr>
              <w:t>ایجاد خیرگی چشم نکند.</w:t>
            </w:r>
          </w:p>
        </w:tc>
      </w:tr>
      <w:tr w:rsidR="00321B05" w:rsidRPr="00321B05" w14:paraId="39DDA4A3" w14:textId="77777777" w:rsidTr="00562558">
        <w:trPr>
          <w:cantSplit/>
        </w:trPr>
        <w:tc>
          <w:tcPr>
            <w:tcW w:w="794" w:type="dxa"/>
          </w:tcPr>
          <w:p w14:paraId="73A5789A" w14:textId="77777777" w:rsidR="00D46241" w:rsidRPr="00321B05" w:rsidRDefault="00D46241" w:rsidP="00562558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2E109BAA" w14:textId="77777777" w:rsidR="00D46241" w:rsidRPr="00321B05" w:rsidRDefault="00D46241" w:rsidP="00562558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4E309C01" w14:textId="77777777" w:rsidR="00D46241" w:rsidRPr="00321B05" w:rsidRDefault="00D46241" w:rsidP="00562558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Cs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bCs/>
                <w:color w:val="000000" w:themeColor="text1"/>
                <w:rtl/>
                <w:lang w:bidi="fa-IR"/>
              </w:rPr>
              <w:t xml:space="preserve">هر سه مورد  </w:t>
            </w:r>
          </w:p>
        </w:tc>
      </w:tr>
      <w:tr w:rsidR="00D46241" w:rsidRPr="00321B05" w14:paraId="37CA9423" w14:textId="77777777" w:rsidTr="00562558">
        <w:trPr>
          <w:cantSplit/>
        </w:trPr>
        <w:tc>
          <w:tcPr>
            <w:tcW w:w="794" w:type="dxa"/>
          </w:tcPr>
          <w:p w14:paraId="0701C5A1" w14:textId="77777777" w:rsidR="00D46241" w:rsidRPr="00321B05" w:rsidRDefault="00D46241" w:rsidP="00562558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6A075EBE" w14:textId="77777777" w:rsidR="00D46241" w:rsidRPr="00321B05" w:rsidRDefault="00D46241" w:rsidP="00562558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آیین نامه بهداشت محیط مدارس و چک لیست بازرسی بهداشتی مدارس</w:t>
            </w:r>
          </w:p>
        </w:tc>
      </w:tr>
    </w:tbl>
    <w:p w14:paraId="71A1D8E1" w14:textId="77777777" w:rsidR="00890600" w:rsidRPr="00321B05" w:rsidRDefault="00890600" w:rsidP="00D46241">
      <w:pPr>
        <w:rPr>
          <w:color w:val="000000" w:themeColor="text1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21B05" w:rsidRPr="00321B05" w14:paraId="5217004F" w14:textId="77777777" w:rsidTr="00562558">
        <w:trPr>
          <w:cantSplit/>
        </w:trPr>
        <w:tc>
          <w:tcPr>
            <w:tcW w:w="794" w:type="dxa"/>
            <w:shd w:val="clear" w:color="auto" w:fill="auto"/>
          </w:tcPr>
          <w:p w14:paraId="690A2B98" w14:textId="77777777" w:rsidR="00890600" w:rsidRPr="00321B05" w:rsidRDefault="00890600" w:rsidP="0056255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463749CC" w14:textId="77777777" w:rsidR="00890600" w:rsidRPr="00321B05" w:rsidRDefault="00890600" w:rsidP="00562558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نام آزمون: بهداشت محیط مدارس</w:t>
            </w:r>
          </w:p>
        </w:tc>
      </w:tr>
      <w:tr w:rsidR="00321B05" w:rsidRPr="00321B05" w14:paraId="7D4301E9" w14:textId="77777777" w:rsidTr="00562558">
        <w:trPr>
          <w:cantSplit/>
          <w:trHeight w:val="835"/>
        </w:trPr>
        <w:tc>
          <w:tcPr>
            <w:tcW w:w="794" w:type="dxa"/>
          </w:tcPr>
          <w:p w14:paraId="5773B170" w14:textId="77777777" w:rsidR="00890600" w:rsidRPr="00321B05" w:rsidRDefault="00890600" w:rsidP="0056255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45</w:t>
            </w:r>
          </w:p>
        </w:tc>
        <w:tc>
          <w:tcPr>
            <w:tcW w:w="9411" w:type="dxa"/>
            <w:gridSpan w:val="2"/>
          </w:tcPr>
          <w:p w14:paraId="0C6AEE42" w14:textId="77777777" w:rsidR="00890600" w:rsidRPr="00321B05" w:rsidRDefault="00890600" w:rsidP="00890600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میزان نور راهرو مدارس  کدام یک از گزینه های ذیل می باشد؟</w:t>
            </w:r>
          </w:p>
        </w:tc>
      </w:tr>
      <w:tr w:rsidR="00321B05" w:rsidRPr="00321B05" w14:paraId="2A3A6794" w14:textId="77777777" w:rsidTr="00562558">
        <w:trPr>
          <w:cantSplit/>
        </w:trPr>
        <w:tc>
          <w:tcPr>
            <w:tcW w:w="794" w:type="dxa"/>
          </w:tcPr>
          <w:p w14:paraId="0EAD40BB" w14:textId="77777777" w:rsidR="00890600" w:rsidRPr="00321B05" w:rsidRDefault="00890600" w:rsidP="00562558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27990DCB" w14:textId="77777777" w:rsidR="00890600" w:rsidRPr="00321B05" w:rsidRDefault="00890600" w:rsidP="00562558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35B2DFA4" w14:textId="77777777" w:rsidR="00890600" w:rsidRPr="00321B05" w:rsidRDefault="00890600" w:rsidP="00562558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Cs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bCs/>
                <w:color w:val="000000" w:themeColor="text1"/>
                <w:rtl/>
                <w:lang w:bidi="fa-IR"/>
              </w:rPr>
              <w:t>150-100  لوکس</w:t>
            </w:r>
          </w:p>
        </w:tc>
      </w:tr>
      <w:tr w:rsidR="00321B05" w:rsidRPr="00321B05" w14:paraId="5A01DD83" w14:textId="77777777" w:rsidTr="00562558">
        <w:trPr>
          <w:cantSplit/>
        </w:trPr>
        <w:tc>
          <w:tcPr>
            <w:tcW w:w="794" w:type="dxa"/>
          </w:tcPr>
          <w:p w14:paraId="1DA459CE" w14:textId="77777777" w:rsidR="00890600" w:rsidRPr="00321B05" w:rsidRDefault="00890600" w:rsidP="00562558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451600CA" w14:textId="77777777" w:rsidR="00890600" w:rsidRPr="00321B05" w:rsidRDefault="00890600" w:rsidP="00562558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78290DC3" w14:textId="77777777" w:rsidR="00890600" w:rsidRPr="00321B05" w:rsidRDefault="00890600" w:rsidP="00562558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Cs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bCs/>
                <w:color w:val="000000" w:themeColor="text1"/>
                <w:rtl/>
                <w:lang w:bidi="fa-IR"/>
              </w:rPr>
              <w:t xml:space="preserve">500-300 لوکس </w:t>
            </w:r>
          </w:p>
        </w:tc>
      </w:tr>
      <w:tr w:rsidR="00321B05" w:rsidRPr="00321B05" w14:paraId="1E5323C7" w14:textId="77777777" w:rsidTr="00562558">
        <w:trPr>
          <w:cantSplit/>
        </w:trPr>
        <w:tc>
          <w:tcPr>
            <w:tcW w:w="794" w:type="dxa"/>
          </w:tcPr>
          <w:p w14:paraId="149BC52E" w14:textId="77777777" w:rsidR="00890600" w:rsidRPr="00321B05" w:rsidRDefault="00890600" w:rsidP="00562558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36E84057" w14:textId="77777777" w:rsidR="00890600" w:rsidRPr="00321B05" w:rsidRDefault="00890600" w:rsidP="00562558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06F92027" w14:textId="77777777" w:rsidR="00890600" w:rsidRPr="00321B05" w:rsidRDefault="00890600" w:rsidP="00562558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Cs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bCs/>
                <w:color w:val="000000" w:themeColor="text1"/>
                <w:rtl/>
                <w:lang w:bidi="fa-IR"/>
              </w:rPr>
              <w:t>100-50 لوکس</w:t>
            </w:r>
          </w:p>
        </w:tc>
      </w:tr>
      <w:tr w:rsidR="00321B05" w:rsidRPr="00321B05" w14:paraId="5FF1FDA9" w14:textId="77777777" w:rsidTr="00562558">
        <w:trPr>
          <w:cantSplit/>
        </w:trPr>
        <w:tc>
          <w:tcPr>
            <w:tcW w:w="794" w:type="dxa"/>
          </w:tcPr>
          <w:p w14:paraId="76905831" w14:textId="77777777" w:rsidR="00890600" w:rsidRPr="00321B05" w:rsidRDefault="00890600" w:rsidP="00562558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1A9433E8" w14:textId="77777777" w:rsidR="00890600" w:rsidRPr="00321B05" w:rsidRDefault="00890600" w:rsidP="00562558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42981888" w14:textId="77777777" w:rsidR="00890600" w:rsidRPr="00321B05" w:rsidRDefault="00890600" w:rsidP="00562558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Cs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bCs/>
                <w:color w:val="000000" w:themeColor="text1"/>
                <w:rtl/>
                <w:lang w:bidi="fa-IR"/>
              </w:rPr>
              <w:t xml:space="preserve">هیچ کدام   </w:t>
            </w:r>
          </w:p>
        </w:tc>
      </w:tr>
      <w:tr w:rsidR="00890600" w:rsidRPr="00321B05" w14:paraId="774CC003" w14:textId="77777777" w:rsidTr="00562558">
        <w:trPr>
          <w:cantSplit/>
        </w:trPr>
        <w:tc>
          <w:tcPr>
            <w:tcW w:w="794" w:type="dxa"/>
          </w:tcPr>
          <w:p w14:paraId="619D1795" w14:textId="77777777" w:rsidR="00890600" w:rsidRPr="00321B05" w:rsidRDefault="00890600" w:rsidP="00562558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629E8B24" w14:textId="77777777" w:rsidR="00890600" w:rsidRPr="00321B05" w:rsidRDefault="00890600" w:rsidP="00562558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آیین نامه بهداشت محیط مدارس و چک لیست بازرسی بهداشتی مدارس</w:t>
            </w:r>
          </w:p>
        </w:tc>
      </w:tr>
    </w:tbl>
    <w:p w14:paraId="566F2E6C" w14:textId="77777777" w:rsidR="00890600" w:rsidRPr="00321B05" w:rsidRDefault="00890600" w:rsidP="00890600">
      <w:pPr>
        <w:rPr>
          <w:color w:val="000000" w:themeColor="text1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21B05" w:rsidRPr="00321B05" w14:paraId="37694AAB" w14:textId="77777777" w:rsidTr="00562558">
        <w:trPr>
          <w:cantSplit/>
        </w:trPr>
        <w:tc>
          <w:tcPr>
            <w:tcW w:w="794" w:type="dxa"/>
            <w:shd w:val="clear" w:color="auto" w:fill="auto"/>
          </w:tcPr>
          <w:p w14:paraId="0254BE7A" w14:textId="77777777" w:rsidR="00890600" w:rsidRPr="00321B05" w:rsidRDefault="00890600" w:rsidP="0056255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081C0E9D" w14:textId="77777777" w:rsidR="00890600" w:rsidRPr="00321B05" w:rsidRDefault="00890600" w:rsidP="00562558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نام آزمون: بهداشت محیط مدارس</w:t>
            </w:r>
          </w:p>
        </w:tc>
      </w:tr>
      <w:tr w:rsidR="00321B05" w:rsidRPr="00321B05" w14:paraId="6181D196" w14:textId="77777777" w:rsidTr="00562558">
        <w:trPr>
          <w:cantSplit/>
          <w:trHeight w:val="835"/>
        </w:trPr>
        <w:tc>
          <w:tcPr>
            <w:tcW w:w="794" w:type="dxa"/>
          </w:tcPr>
          <w:p w14:paraId="5D626457" w14:textId="77777777" w:rsidR="00890600" w:rsidRPr="00321B05" w:rsidRDefault="00890600" w:rsidP="0056255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46</w:t>
            </w:r>
          </w:p>
        </w:tc>
        <w:tc>
          <w:tcPr>
            <w:tcW w:w="9411" w:type="dxa"/>
            <w:gridSpan w:val="2"/>
          </w:tcPr>
          <w:p w14:paraId="22B0538B" w14:textId="77777777" w:rsidR="00890600" w:rsidRPr="00321B05" w:rsidRDefault="00890600" w:rsidP="00890600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میزان نور در سرویس های بهداشتی مدارس  کدام یک از گزینه های ذیل می باشد؟</w:t>
            </w:r>
          </w:p>
        </w:tc>
      </w:tr>
      <w:tr w:rsidR="00321B05" w:rsidRPr="00321B05" w14:paraId="127F0376" w14:textId="77777777" w:rsidTr="00562558">
        <w:trPr>
          <w:cantSplit/>
        </w:trPr>
        <w:tc>
          <w:tcPr>
            <w:tcW w:w="794" w:type="dxa"/>
          </w:tcPr>
          <w:p w14:paraId="4C525C61" w14:textId="77777777" w:rsidR="00890600" w:rsidRPr="00321B05" w:rsidRDefault="00890600" w:rsidP="00562558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0EAEDCDE" w14:textId="77777777" w:rsidR="00890600" w:rsidRPr="00321B05" w:rsidRDefault="00890600" w:rsidP="00562558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655BEC24" w14:textId="77777777" w:rsidR="00890600" w:rsidRPr="00321B05" w:rsidRDefault="00890600" w:rsidP="00562558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Cs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bCs/>
                <w:color w:val="000000" w:themeColor="text1"/>
                <w:rtl/>
                <w:lang w:bidi="fa-IR"/>
              </w:rPr>
              <w:t>150-100  لوکس</w:t>
            </w:r>
          </w:p>
        </w:tc>
      </w:tr>
      <w:tr w:rsidR="00321B05" w:rsidRPr="00321B05" w14:paraId="1F739DA0" w14:textId="77777777" w:rsidTr="00562558">
        <w:trPr>
          <w:cantSplit/>
        </w:trPr>
        <w:tc>
          <w:tcPr>
            <w:tcW w:w="794" w:type="dxa"/>
          </w:tcPr>
          <w:p w14:paraId="2DB48C4D" w14:textId="77777777" w:rsidR="00890600" w:rsidRPr="00321B05" w:rsidRDefault="00890600" w:rsidP="00562558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027735ED" w14:textId="77777777" w:rsidR="00890600" w:rsidRPr="00321B05" w:rsidRDefault="00890600" w:rsidP="00562558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325C714E" w14:textId="77777777" w:rsidR="00890600" w:rsidRPr="00321B05" w:rsidRDefault="00890600" w:rsidP="00562558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Cs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bCs/>
                <w:color w:val="000000" w:themeColor="text1"/>
                <w:rtl/>
                <w:lang w:bidi="fa-IR"/>
              </w:rPr>
              <w:t xml:space="preserve">500-300 لوکس </w:t>
            </w:r>
          </w:p>
        </w:tc>
      </w:tr>
      <w:tr w:rsidR="00321B05" w:rsidRPr="00321B05" w14:paraId="32325D6C" w14:textId="77777777" w:rsidTr="00562558">
        <w:trPr>
          <w:cantSplit/>
        </w:trPr>
        <w:tc>
          <w:tcPr>
            <w:tcW w:w="794" w:type="dxa"/>
          </w:tcPr>
          <w:p w14:paraId="3172B6E7" w14:textId="77777777" w:rsidR="00890600" w:rsidRPr="00321B05" w:rsidRDefault="00890600" w:rsidP="00562558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18DF831A" w14:textId="77777777" w:rsidR="00890600" w:rsidRPr="00321B05" w:rsidRDefault="00890600" w:rsidP="00562558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51B5455A" w14:textId="77777777" w:rsidR="00890600" w:rsidRPr="00321B05" w:rsidRDefault="00890600" w:rsidP="00562558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Cs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bCs/>
                <w:color w:val="000000" w:themeColor="text1"/>
                <w:rtl/>
                <w:lang w:bidi="fa-IR"/>
              </w:rPr>
              <w:t>100-50 لوکس</w:t>
            </w:r>
          </w:p>
        </w:tc>
      </w:tr>
      <w:tr w:rsidR="00321B05" w:rsidRPr="00321B05" w14:paraId="71F161BA" w14:textId="77777777" w:rsidTr="00562558">
        <w:trPr>
          <w:cantSplit/>
        </w:trPr>
        <w:tc>
          <w:tcPr>
            <w:tcW w:w="794" w:type="dxa"/>
          </w:tcPr>
          <w:p w14:paraId="5136B5E6" w14:textId="77777777" w:rsidR="00890600" w:rsidRPr="00321B05" w:rsidRDefault="00890600" w:rsidP="00562558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3AED2534" w14:textId="77777777" w:rsidR="00890600" w:rsidRPr="00321B05" w:rsidRDefault="00890600" w:rsidP="00562558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36B8FDE7" w14:textId="77777777" w:rsidR="00890600" w:rsidRPr="00321B05" w:rsidRDefault="00890600" w:rsidP="00562558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Cs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bCs/>
                <w:color w:val="000000" w:themeColor="text1"/>
                <w:rtl/>
                <w:lang w:bidi="fa-IR"/>
              </w:rPr>
              <w:t xml:space="preserve">هیچ کدام   </w:t>
            </w:r>
          </w:p>
        </w:tc>
      </w:tr>
      <w:tr w:rsidR="00890600" w:rsidRPr="00321B05" w14:paraId="2644A1E6" w14:textId="77777777" w:rsidTr="00562558">
        <w:trPr>
          <w:cantSplit/>
        </w:trPr>
        <w:tc>
          <w:tcPr>
            <w:tcW w:w="794" w:type="dxa"/>
          </w:tcPr>
          <w:p w14:paraId="543F2277" w14:textId="77777777" w:rsidR="00890600" w:rsidRPr="00321B05" w:rsidRDefault="00890600" w:rsidP="00562558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151A1FDA" w14:textId="77777777" w:rsidR="00890600" w:rsidRPr="00321B05" w:rsidRDefault="00890600" w:rsidP="00562558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آیین نامه بهداشت محیط مدارس و چک لیست بازرسی بهداشتی مدارس</w:t>
            </w:r>
          </w:p>
        </w:tc>
      </w:tr>
    </w:tbl>
    <w:p w14:paraId="3203B4C5" w14:textId="77777777" w:rsidR="00890600" w:rsidRPr="00321B05" w:rsidRDefault="00890600" w:rsidP="00890600">
      <w:pPr>
        <w:rPr>
          <w:color w:val="000000" w:themeColor="text1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21B05" w:rsidRPr="00321B05" w14:paraId="3ACB063A" w14:textId="77777777" w:rsidTr="00562558">
        <w:trPr>
          <w:cantSplit/>
        </w:trPr>
        <w:tc>
          <w:tcPr>
            <w:tcW w:w="794" w:type="dxa"/>
            <w:shd w:val="clear" w:color="auto" w:fill="auto"/>
          </w:tcPr>
          <w:p w14:paraId="533AB698" w14:textId="77777777" w:rsidR="00890600" w:rsidRPr="00321B05" w:rsidRDefault="00890600" w:rsidP="0056255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0E7BB492" w14:textId="77777777" w:rsidR="00890600" w:rsidRPr="00321B05" w:rsidRDefault="00890600" w:rsidP="00562558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نام آزمون: بهداشت محیط مدارس</w:t>
            </w:r>
          </w:p>
        </w:tc>
      </w:tr>
      <w:tr w:rsidR="00321B05" w:rsidRPr="00321B05" w14:paraId="6EA48B48" w14:textId="77777777" w:rsidTr="00562558">
        <w:trPr>
          <w:cantSplit/>
          <w:trHeight w:val="835"/>
        </w:trPr>
        <w:tc>
          <w:tcPr>
            <w:tcW w:w="794" w:type="dxa"/>
          </w:tcPr>
          <w:p w14:paraId="19BAB9F6" w14:textId="77777777" w:rsidR="00890600" w:rsidRPr="00321B05" w:rsidRDefault="00890600" w:rsidP="0056255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47</w:t>
            </w:r>
          </w:p>
        </w:tc>
        <w:tc>
          <w:tcPr>
            <w:tcW w:w="9411" w:type="dxa"/>
            <w:gridSpan w:val="2"/>
          </w:tcPr>
          <w:p w14:paraId="2B7CD282" w14:textId="77777777" w:rsidR="00890600" w:rsidRPr="00321B05" w:rsidRDefault="00890600" w:rsidP="00890600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کدام یک از موارد ذیل جزو شرایط کف کلاس درس  در مدارس می باشد؟</w:t>
            </w:r>
          </w:p>
        </w:tc>
      </w:tr>
      <w:tr w:rsidR="00321B05" w:rsidRPr="00321B05" w14:paraId="3A08BCF2" w14:textId="77777777" w:rsidTr="00562558">
        <w:trPr>
          <w:cantSplit/>
        </w:trPr>
        <w:tc>
          <w:tcPr>
            <w:tcW w:w="794" w:type="dxa"/>
          </w:tcPr>
          <w:p w14:paraId="398042FE" w14:textId="77777777" w:rsidR="00890600" w:rsidRPr="00321B05" w:rsidRDefault="00890600" w:rsidP="00562558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0896CB3D" w14:textId="77777777" w:rsidR="00890600" w:rsidRPr="00321B05" w:rsidRDefault="00890600" w:rsidP="00562558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1BFFA925" w14:textId="77777777" w:rsidR="00890600" w:rsidRPr="00321B05" w:rsidRDefault="00890600" w:rsidP="00562558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Cs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bCs/>
                <w:color w:val="000000" w:themeColor="text1"/>
                <w:rtl/>
                <w:lang w:bidi="fa-IR"/>
              </w:rPr>
              <w:t>مقاوم و مسطح باشد.</w:t>
            </w:r>
          </w:p>
        </w:tc>
      </w:tr>
      <w:tr w:rsidR="00321B05" w:rsidRPr="00321B05" w14:paraId="1C118BAC" w14:textId="77777777" w:rsidTr="00562558">
        <w:trPr>
          <w:cantSplit/>
        </w:trPr>
        <w:tc>
          <w:tcPr>
            <w:tcW w:w="794" w:type="dxa"/>
          </w:tcPr>
          <w:p w14:paraId="7C4554D8" w14:textId="77777777" w:rsidR="00890600" w:rsidRPr="00321B05" w:rsidRDefault="00890600" w:rsidP="00562558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0AD4E6DF" w14:textId="77777777" w:rsidR="00890600" w:rsidRPr="00321B05" w:rsidRDefault="00890600" w:rsidP="00562558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24A9AAFE" w14:textId="77777777" w:rsidR="00890600" w:rsidRPr="00321B05" w:rsidRDefault="00890600" w:rsidP="00562558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Cs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bCs/>
                <w:color w:val="000000" w:themeColor="text1"/>
                <w:rtl/>
                <w:lang w:bidi="fa-IR"/>
              </w:rPr>
              <w:t>قابل شستشو باشد.</w:t>
            </w:r>
          </w:p>
        </w:tc>
      </w:tr>
      <w:tr w:rsidR="00321B05" w:rsidRPr="00321B05" w14:paraId="3B153699" w14:textId="77777777" w:rsidTr="00562558">
        <w:trPr>
          <w:cantSplit/>
        </w:trPr>
        <w:tc>
          <w:tcPr>
            <w:tcW w:w="794" w:type="dxa"/>
          </w:tcPr>
          <w:p w14:paraId="6827FE34" w14:textId="77777777" w:rsidR="00890600" w:rsidRPr="00321B05" w:rsidRDefault="00890600" w:rsidP="00562558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614FFDFC" w14:textId="77777777" w:rsidR="00890600" w:rsidRPr="00321B05" w:rsidRDefault="00890600" w:rsidP="00562558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54CF985E" w14:textId="77777777" w:rsidR="00890600" w:rsidRPr="00321B05" w:rsidRDefault="00890600" w:rsidP="00562558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Cs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bCs/>
                <w:color w:val="000000" w:themeColor="text1"/>
                <w:rtl/>
                <w:lang w:bidi="fa-IR"/>
              </w:rPr>
              <w:t>لغزنده نباشد.</w:t>
            </w:r>
          </w:p>
        </w:tc>
      </w:tr>
      <w:tr w:rsidR="00321B05" w:rsidRPr="00321B05" w14:paraId="2254CC34" w14:textId="77777777" w:rsidTr="00562558">
        <w:trPr>
          <w:cantSplit/>
        </w:trPr>
        <w:tc>
          <w:tcPr>
            <w:tcW w:w="794" w:type="dxa"/>
          </w:tcPr>
          <w:p w14:paraId="37DC6D5D" w14:textId="77777777" w:rsidR="00890600" w:rsidRPr="00321B05" w:rsidRDefault="00890600" w:rsidP="00562558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1E5C6433" w14:textId="77777777" w:rsidR="00890600" w:rsidRPr="00321B05" w:rsidRDefault="00890600" w:rsidP="00562558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597CC314" w14:textId="77777777" w:rsidR="00890600" w:rsidRPr="00321B05" w:rsidRDefault="00890600" w:rsidP="00562558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Cs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bCs/>
                <w:color w:val="000000" w:themeColor="text1"/>
                <w:rtl/>
                <w:lang w:bidi="fa-IR"/>
              </w:rPr>
              <w:t xml:space="preserve">هر سه مورد    </w:t>
            </w:r>
          </w:p>
        </w:tc>
      </w:tr>
      <w:tr w:rsidR="00890600" w:rsidRPr="00321B05" w14:paraId="6A74402A" w14:textId="77777777" w:rsidTr="00562558">
        <w:trPr>
          <w:cantSplit/>
        </w:trPr>
        <w:tc>
          <w:tcPr>
            <w:tcW w:w="794" w:type="dxa"/>
          </w:tcPr>
          <w:p w14:paraId="2A2ABCFC" w14:textId="77777777" w:rsidR="00890600" w:rsidRPr="00321B05" w:rsidRDefault="00890600" w:rsidP="00562558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44A0DE12" w14:textId="77777777" w:rsidR="00890600" w:rsidRPr="00321B05" w:rsidRDefault="00890600" w:rsidP="00562558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آیین نامه بهداشت محیط مدارس و چک لیست بازرسی بهداشتی مدارس</w:t>
            </w:r>
          </w:p>
        </w:tc>
      </w:tr>
    </w:tbl>
    <w:p w14:paraId="08CE6D1E" w14:textId="77777777" w:rsidR="00890600" w:rsidRPr="00321B05" w:rsidRDefault="00890600" w:rsidP="00890600">
      <w:pPr>
        <w:rPr>
          <w:color w:val="000000" w:themeColor="text1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21B05" w:rsidRPr="00321B05" w14:paraId="21B142C9" w14:textId="77777777" w:rsidTr="00562558">
        <w:trPr>
          <w:cantSplit/>
        </w:trPr>
        <w:tc>
          <w:tcPr>
            <w:tcW w:w="794" w:type="dxa"/>
            <w:shd w:val="clear" w:color="auto" w:fill="auto"/>
          </w:tcPr>
          <w:p w14:paraId="723CD3EA" w14:textId="77777777" w:rsidR="00890600" w:rsidRPr="00321B05" w:rsidRDefault="00890600" w:rsidP="0056255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229AA4CE" w14:textId="77777777" w:rsidR="00890600" w:rsidRPr="00321B05" w:rsidRDefault="00890600" w:rsidP="00562558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نام آزمون: بهداشت محیط مدارس</w:t>
            </w:r>
          </w:p>
        </w:tc>
      </w:tr>
      <w:tr w:rsidR="00321B05" w:rsidRPr="00321B05" w14:paraId="1DC88837" w14:textId="77777777" w:rsidTr="00562558">
        <w:trPr>
          <w:cantSplit/>
          <w:trHeight w:val="835"/>
        </w:trPr>
        <w:tc>
          <w:tcPr>
            <w:tcW w:w="794" w:type="dxa"/>
          </w:tcPr>
          <w:p w14:paraId="285BEB98" w14:textId="77777777" w:rsidR="00890600" w:rsidRPr="00321B05" w:rsidRDefault="00890600" w:rsidP="0056255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48</w:t>
            </w:r>
          </w:p>
        </w:tc>
        <w:tc>
          <w:tcPr>
            <w:tcW w:w="9411" w:type="dxa"/>
            <w:gridSpan w:val="2"/>
          </w:tcPr>
          <w:p w14:paraId="6969E023" w14:textId="77777777" w:rsidR="00890600" w:rsidRPr="00321B05" w:rsidRDefault="00890600" w:rsidP="00B1118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 xml:space="preserve">کدام یک از موارد ذیل جزو شرایط </w:t>
            </w:r>
            <w:r w:rsidR="00B1118E" w:rsidRPr="00321B05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دیوار</w:t>
            </w:r>
            <w:r w:rsidRPr="00321B05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 xml:space="preserve"> کلاس درس در مدارس می باشد؟</w:t>
            </w:r>
          </w:p>
        </w:tc>
      </w:tr>
      <w:tr w:rsidR="00321B05" w:rsidRPr="00321B05" w14:paraId="2B8FB0D3" w14:textId="77777777" w:rsidTr="00562558">
        <w:trPr>
          <w:cantSplit/>
        </w:trPr>
        <w:tc>
          <w:tcPr>
            <w:tcW w:w="794" w:type="dxa"/>
          </w:tcPr>
          <w:p w14:paraId="311E763B" w14:textId="77777777" w:rsidR="00890600" w:rsidRPr="00321B05" w:rsidRDefault="00890600" w:rsidP="00562558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78AA7D83" w14:textId="77777777" w:rsidR="00890600" w:rsidRPr="00321B05" w:rsidRDefault="00890600" w:rsidP="00562558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3F9E00C1" w14:textId="77777777" w:rsidR="00890600" w:rsidRPr="00321B05" w:rsidRDefault="00B1118E" w:rsidP="00562558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Cs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bCs/>
                <w:color w:val="000000" w:themeColor="text1"/>
                <w:rtl/>
                <w:lang w:bidi="fa-IR"/>
              </w:rPr>
              <w:t>کاملا خشک و بدون درز و شکاف و صاف باشد.</w:t>
            </w:r>
          </w:p>
        </w:tc>
      </w:tr>
      <w:tr w:rsidR="00321B05" w:rsidRPr="00321B05" w14:paraId="54ACD8D8" w14:textId="77777777" w:rsidTr="00562558">
        <w:trPr>
          <w:cantSplit/>
        </w:trPr>
        <w:tc>
          <w:tcPr>
            <w:tcW w:w="794" w:type="dxa"/>
          </w:tcPr>
          <w:p w14:paraId="427F57C8" w14:textId="77777777" w:rsidR="00890600" w:rsidRPr="00321B05" w:rsidRDefault="00890600" w:rsidP="00562558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2A577849" w14:textId="77777777" w:rsidR="00890600" w:rsidRPr="00321B05" w:rsidRDefault="00890600" w:rsidP="00562558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78AE602F" w14:textId="77777777" w:rsidR="00890600" w:rsidRPr="00321B05" w:rsidRDefault="00B1118E" w:rsidP="00562558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Cs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bCs/>
                <w:color w:val="000000" w:themeColor="text1"/>
                <w:rtl/>
                <w:lang w:bidi="fa-IR"/>
              </w:rPr>
              <w:t>حداقل تا ارتفاع کف پنجره ها از سنگ مناسب استفاده شده باشد و بقیه سطوح دیوار رنگ آمیزی مطابق با جدول رنگ فضای آموزشی باشد.</w:t>
            </w:r>
          </w:p>
        </w:tc>
      </w:tr>
      <w:tr w:rsidR="00321B05" w:rsidRPr="00321B05" w14:paraId="2D47502B" w14:textId="77777777" w:rsidTr="00562558">
        <w:trPr>
          <w:cantSplit/>
        </w:trPr>
        <w:tc>
          <w:tcPr>
            <w:tcW w:w="794" w:type="dxa"/>
          </w:tcPr>
          <w:p w14:paraId="0607B45C" w14:textId="77777777" w:rsidR="00890600" w:rsidRPr="00321B05" w:rsidRDefault="00890600" w:rsidP="00562558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709ED163" w14:textId="77777777" w:rsidR="00890600" w:rsidRPr="00321B05" w:rsidRDefault="00890600" w:rsidP="00562558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17D3A400" w14:textId="77777777" w:rsidR="00890600" w:rsidRPr="00321B05" w:rsidRDefault="00B1118E" w:rsidP="00562558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Cs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bCs/>
                <w:color w:val="000000" w:themeColor="text1"/>
                <w:rtl/>
                <w:lang w:bidi="fa-IR"/>
              </w:rPr>
              <w:t>تمهیدات لازم جهت جلوگیری از انتقال صوت به کلاس مجاور انجام شود.</w:t>
            </w:r>
          </w:p>
        </w:tc>
      </w:tr>
      <w:tr w:rsidR="00321B05" w:rsidRPr="00321B05" w14:paraId="6269561A" w14:textId="77777777" w:rsidTr="00562558">
        <w:trPr>
          <w:cantSplit/>
        </w:trPr>
        <w:tc>
          <w:tcPr>
            <w:tcW w:w="794" w:type="dxa"/>
          </w:tcPr>
          <w:p w14:paraId="23DB55FE" w14:textId="77777777" w:rsidR="00890600" w:rsidRPr="00321B05" w:rsidRDefault="00890600" w:rsidP="00562558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307EB8FB" w14:textId="77777777" w:rsidR="00890600" w:rsidRPr="00321B05" w:rsidRDefault="00890600" w:rsidP="00562558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088B4882" w14:textId="77777777" w:rsidR="00890600" w:rsidRPr="00321B05" w:rsidRDefault="00890600" w:rsidP="00562558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Cs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bCs/>
                <w:color w:val="000000" w:themeColor="text1"/>
                <w:rtl/>
                <w:lang w:bidi="fa-IR"/>
              </w:rPr>
              <w:t xml:space="preserve">هر سه مورد    </w:t>
            </w:r>
          </w:p>
        </w:tc>
      </w:tr>
      <w:tr w:rsidR="00890600" w:rsidRPr="00321B05" w14:paraId="59F20B91" w14:textId="77777777" w:rsidTr="00562558">
        <w:trPr>
          <w:cantSplit/>
        </w:trPr>
        <w:tc>
          <w:tcPr>
            <w:tcW w:w="794" w:type="dxa"/>
          </w:tcPr>
          <w:p w14:paraId="7E190A18" w14:textId="77777777" w:rsidR="00890600" w:rsidRPr="00321B05" w:rsidRDefault="00890600" w:rsidP="00562558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21A53514" w14:textId="77777777" w:rsidR="00890600" w:rsidRPr="00321B05" w:rsidRDefault="00890600" w:rsidP="00562558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آیین نامه بهداشت محیط مدارس و چک لیست بازرسی بهداشتی مدارس</w:t>
            </w:r>
          </w:p>
        </w:tc>
      </w:tr>
    </w:tbl>
    <w:p w14:paraId="35B2A892" w14:textId="77777777" w:rsidR="009E0E06" w:rsidRPr="00321B05" w:rsidRDefault="009E0E06" w:rsidP="00890600">
      <w:pPr>
        <w:rPr>
          <w:color w:val="000000" w:themeColor="text1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21B05" w:rsidRPr="00321B05" w14:paraId="4A794628" w14:textId="77777777" w:rsidTr="00562558">
        <w:trPr>
          <w:cantSplit/>
        </w:trPr>
        <w:tc>
          <w:tcPr>
            <w:tcW w:w="794" w:type="dxa"/>
            <w:shd w:val="clear" w:color="auto" w:fill="auto"/>
          </w:tcPr>
          <w:p w14:paraId="21F9BC49" w14:textId="77777777" w:rsidR="009E0E06" w:rsidRPr="00321B05" w:rsidRDefault="009E0E06" w:rsidP="0056255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04B90ECB" w14:textId="77777777" w:rsidR="009E0E06" w:rsidRPr="00321B05" w:rsidRDefault="009E0E06" w:rsidP="00562558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نام آزمون: بهداشت محیط مدارس</w:t>
            </w:r>
          </w:p>
        </w:tc>
      </w:tr>
      <w:tr w:rsidR="00321B05" w:rsidRPr="00321B05" w14:paraId="6F799B89" w14:textId="77777777" w:rsidTr="00562558">
        <w:trPr>
          <w:cantSplit/>
          <w:trHeight w:val="835"/>
        </w:trPr>
        <w:tc>
          <w:tcPr>
            <w:tcW w:w="794" w:type="dxa"/>
          </w:tcPr>
          <w:p w14:paraId="29854027" w14:textId="77777777" w:rsidR="009E0E06" w:rsidRPr="00321B05" w:rsidRDefault="009E0E06" w:rsidP="0056255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49</w:t>
            </w:r>
          </w:p>
        </w:tc>
        <w:tc>
          <w:tcPr>
            <w:tcW w:w="9411" w:type="dxa"/>
            <w:gridSpan w:val="2"/>
          </w:tcPr>
          <w:p w14:paraId="77FAE6EA" w14:textId="77777777" w:rsidR="009E0E06" w:rsidRPr="00321B05" w:rsidRDefault="0089026B" w:rsidP="00562558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ضوابط ارگونومیکی ( مناسبات فیزیکی بدن) برای دانش آموزان دوره های مختلف بایستی مطابق با کدام ضوابط و استاندارد ها باشد؟</w:t>
            </w:r>
          </w:p>
        </w:tc>
      </w:tr>
      <w:tr w:rsidR="00321B05" w:rsidRPr="00321B05" w14:paraId="5383D500" w14:textId="77777777" w:rsidTr="00562558">
        <w:trPr>
          <w:cantSplit/>
        </w:trPr>
        <w:tc>
          <w:tcPr>
            <w:tcW w:w="794" w:type="dxa"/>
          </w:tcPr>
          <w:p w14:paraId="2750D2C7" w14:textId="77777777" w:rsidR="009E0E06" w:rsidRPr="00321B05" w:rsidRDefault="009E0E06" w:rsidP="00562558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62B2E772" w14:textId="77777777" w:rsidR="009E0E06" w:rsidRPr="00321B05" w:rsidRDefault="009E0E06" w:rsidP="00562558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0465E160" w14:textId="77777777" w:rsidR="009E0E06" w:rsidRPr="00321B05" w:rsidRDefault="0089026B" w:rsidP="00562558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Cs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bCs/>
                <w:color w:val="000000" w:themeColor="text1"/>
                <w:rtl/>
                <w:lang w:bidi="fa-IR"/>
              </w:rPr>
              <w:t>ضوابط سازمان نوسازی و تجهیز مدارس</w:t>
            </w:r>
          </w:p>
        </w:tc>
      </w:tr>
      <w:tr w:rsidR="00321B05" w:rsidRPr="00321B05" w14:paraId="730F934A" w14:textId="77777777" w:rsidTr="00562558">
        <w:trPr>
          <w:cantSplit/>
        </w:trPr>
        <w:tc>
          <w:tcPr>
            <w:tcW w:w="794" w:type="dxa"/>
          </w:tcPr>
          <w:p w14:paraId="038F3287" w14:textId="77777777" w:rsidR="009E0E06" w:rsidRPr="00321B05" w:rsidRDefault="009E0E06" w:rsidP="00562558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27920A22" w14:textId="77777777" w:rsidR="009E0E06" w:rsidRPr="00321B05" w:rsidRDefault="009E0E06" w:rsidP="00562558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289B90D2" w14:textId="77777777" w:rsidR="009E0E06" w:rsidRPr="00321B05" w:rsidRDefault="0089026B" w:rsidP="00562558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Cs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bCs/>
                <w:color w:val="000000" w:themeColor="text1"/>
                <w:rtl/>
                <w:lang w:bidi="fa-IR"/>
              </w:rPr>
              <w:t xml:space="preserve">ضوابط مرکز سلامت محیط و کار </w:t>
            </w:r>
          </w:p>
        </w:tc>
      </w:tr>
      <w:tr w:rsidR="00321B05" w:rsidRPr="00321B05" w14:paraId="268C5F94" w14:textId="77777777" w:rsidTr="00562558">
        <w:trPr>
          <w:cantSplit/>
        </w:trPr>
        <w:tc>
          <w:tcPr>
            <w:tcW w:w="794" w:type="dxa"/>
          </w:tcPr>
          <w:p w14:paraId="37927744" w14:textId="77777777" w:rsidR="009E0E06" w:rsidRPr="00321B05" w:rsidRDefault="009E0E06" w:rsidP="00562558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08F64F70" w14:textId="77777777" w:rsidR="009E0E06" w:rsidRPr="00321B05" w:rsidRDefault="009E0E06" w:rsidP="00562558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6C522618" w14:textId="77777777" w:rsidR="009E0E06" w:rsidRPr="00321B05" w:rsidRDefault="0089026B" w:rsidP="00562558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Cs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bCs/>
                <w:color w:val="000000" w:themeColor="text1"/>
                <w:rtl/>
                <w:lang w:bidi="fa-IR"/>
              </w:rPr>
              <w:t>بند 6 استاندارد ملی ایران به شماره 2086</w:t>
            </w:r>
          </w:p>
        </w:tc>
      </w:tr>
      <w:tr w:rsidR="00321B05" w:rsidRPr="00321B05" w14:paraId="0397277D" w14:textId="77777777" w:rsidTr="00562558">
        <w:trPr>
          <w:cantSplit/>
        </w:trPr>
        <w:tc>
          <w:tcPr>
            <w:tcW w:w="794" w:type="dxa"/>
          </w:tcPr>
          <w:p w14:paraId="723B8A27" w14:textId="77777777" w:rsidR="009E0E06" w:rsidRPr="00321B05" w:rsidRDefault="009E0E06" w:rsidP="00562558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712FEEC1" w14:textId="77777777" w:rsidR="009E0E06" w:rsidRPr="00321B05" w:rsidRDefault="009E0E06" w:rsidP="00562558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56E7543A" w14:textId="77777777" w:rsidR="009E0E06" w:rsidRPr="00321B05" w:rsidRDefault="009E0E06" w:rsidP="00562558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Cs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bCs/>
                <w:color w:val="000000" w:themeColor="text1"/>
                <w:rtl/>
                <w:lang w:bidi="fa-IR"/>
              </w:rPr>
              <w:t xml:space="preserve">هر سه مورد    </w:t>
            </w:r>
          </w:p>
        </w:tc>
      </w:tr>
      <w:tr w:rsidR="009E0E06" w:rsidRPr="00321B05" w14:paraId="5B9850A8" w14:textId="77777777" w:rsidTr="00562558">
        <w:trPr>
          <w:cantSplit/>
        </w:trPr>
        <w:tc>
          <w:tcPr>
            <w:tcW w:w="794" w:type="dxa"/>
          </w:tcPr>
          <w:p w14:paraId="58D2A7E5" w14:textId="77777777" w:rsidR="009E0E06" w:rsidRPr="00321B05" w:rsidRDefault="009E0E06" w:rsidP="00562558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247FF2F4" w14:textId="77777777" w:rsidR="009E0E06" w:rsidRPr="00321B05" w:rsidRDefault="009E0E06" w:rsidP="00562558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آیین نامه بهداشت محیط مدارس و چک لیست بازرسی بهداشتی مدارس</w:t>
            </w:r>
          </w:p>
        </w:tc>
      </w:tr>
    </w:tbl>
    <w:p w14:paraId="7D5B2AF3" w14:textId="77777777" w:rsidR="00B122D2" w:rsidRPr="00321B05" w:rsidRDefault="00B122D2" w:rsidP="009E0E06">
      <w:pPr>
        <w:rPr>
          <w:color w:val="000000" w:themeColor="text1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21B05" w:rsidRPr="00321B05" w14:paraId="34899C0A" w14:textId="77777777" w:rsidTr="00562558">
        <w:trPr>
          <w:cantSplit/>
        </w:trPr>
        <w:tc>
          <w:tcPr>
            <w:tcW w:w="794" w:type="dxa"/>
            <w:shd w:val="clear" w:color="auto" w:fill="auto"/>
          </w:tcPr>
          <w:p w14:paraId="2D8B9807" w14:textId="77777777" w:rsidR="00B122D2" w:rsidRPr="00321B05" w:rsidRDefault="00B122D2" w:rsidP="0056255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5F53FFCF" w14:textId="77777777" w:rsidR="00B122D2" w:rsidRPr="00321B05" w:rsidRDefault="00B122D2" w:rsidP="00562558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نام آزمون: بهداشت محیط مدارس</w:t>
            </w:r>
          </w:p>
        </w:tc>
      </w:tr>
      <w:tr w:rsidR="00321B05" w:rsidRPr="00321B05" w14:paraId="69234C27" w14:textId="77777777" w:rsidTr="00562558">
        <w:trPr>
          <w:cantSplit/>
          <w:trHeight w:val="835"/>
        </w:trPr>
        <w:tc>
          <w:tcPr>
            <w:tcW w:w="794" w:type="dxa"/>
          </w:tcPr>
          <w:p w14:paraId="1E33FE6E" w14:textId="77777777" w:rsidR="00B122D2" w:rsidRPr="00321B05" w:rsidRDefault="00B122D2" w:rsidP="0056255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50</w:t>
            </w:r>
          </w:p>
        </w:tc>
        <w:tc>
          <w:tcPr>
            <w:tcW w:w="9411" w:type="dxa"/>
            <w:gridSpan w:val="2"/>
          </w:tcPr>
          <w:p w14:paraId="4BB490C9" w14:textId="77777777" w:rsidR="00B122D2" w:rsidRPr="00321B05" w:rsidRDefault="00B122D2" w:rsidP="00223548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 xml:space="preserve">کدام یک از موارد ذیل جزو شرایط کف </w:t>
            </w:r>
            <w:r w:rsidR="00223548" w:rsidRPr="00321B05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آزمایشگاه و سطح میز های آن</w:t>
            </w:r>
            <w:r w:rsidRPr="00321B05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 xml:space="preserve">  در مدارس می باشد؟</w:t>
            </w:r>
          </w:p>
        </w:tc>
      </w:tr>
      <w:tr w:rsidR="00321B05" w:rsidRPr="00321B05" w14:paraId="7598528A" w14:textId="77777777" w:rsidTr="00562558">
        <w:trPr>
          <w:cantSplit/>
        </w:trPr>
        <w:tc>
          <w:tcPr>
            <w:tcW w:w="794" w:type="dxa"/>
          </w:tcPr>
          <w:p w14:paraId="0A2D6BE8" w14:textId="77777777" w:rsidR="00B122D2" w:rsidRPr="00321B05" w:rsidRDefault="00B122D2" w:rsidP="00562558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0B9160CD" w14:textId="77777777" w:rsidR="00B122D2" w:rsidRPr="00321B05" w:rsidRDefault="00B122D2" w:rsidP="00562558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633B50D1" w14:textId="77777777" w:rsidR="00B122D2" w:rsidRPr="00321B05" w:rsidRDefault="00223548" w:rsidP="00562558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Cs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bCs/>
                <w:color w:val="000000" w:themeColor="text1"/>
                <w:rtl/>
                <w:lang w:bidi="fa-IR"/>
              </w:rPr>
              <w:t>نسبت به حرارت، مواد شیمیائی</w:t>
            </w:r>
            <w:r w:rsidR="00800128" w:rsidRPr="00321B05">
              <w:rPr>
                <w:rStyle w:val="StyleComplexNazanin"/>
                <w:rFonts w:asciiTheme="majorBidi" w:hAnsiTheme="majorBidi" w:cs="B Nazanin" w:hint="cs"/>
                <w:bCs/>
                <w:color w:val="000000" w:themeColor="text1"/>
                <w:rtl/>
                <w:lang w:bidi="fa-IR"/>
              </w:rPr>
              <w:t xml:space="preserve"> </w:t>
            </w:r>
            <w:r w:rsidRPr="00321B05">
              <w:rPr>
                <w:rStyle w:val="StyleComplexNazanin"/>
                <w:rFonts w:asciiTheme="majorBidi" w:hAnsiTheme="majorBidi" w:cs="B Nazanin" w:hint="cs"/>
                <w:bCs/>
                <w:color w:val="000000" w:themeColor="text1"/>
                <w:rtl/>
                <w:lang w:bidi="fa-IR"/>
              </w:rPr>
              <w:t>و غیره مقاوم باشد.</w:t>
            </w:r>
          </w:p>
        </w:tc>
      </w:tr>
      <w:tr w:rsidR="00321B05" w:rsidRPr="00321B05" w14:paraId="57B8699D" w14:textId="77777777" w:rsidTr="00562558">
        <w:trPr>
          <w:cantSplit/>
        </w:trPr>
        <w:tc>
          <w:tcPr>
            <w:tcW w:w="794" w:type="dxa"/>
          </w:tcPr>
          <w:p w14:paraId="6FA3788F" w14:textId="77777777" w:rsidR="00B122D2" w:rsidRPr="00321B05" w:rsidRDefault="00B122D2" w:rsidP="00562558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6D54ECAC" w14:textId="77777777" w:rsidR="00B122D2" w:rsidRPr="00321B05" w:rsidRDefault="00B122D2" w:rsidP="00562558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6E0883E2" w14:textId="77777777" w:rsidR="00B122D2" w:rsidRPr="00321B05" w:rsidRDefault="00B122D2" w:rsidP="00562558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Cs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bCs/>
                <w:color w:val="000000" w:themeColor="text1"/>
                <w:rtl/>
                <w:lang w:bidi="fa-IR"/>
              </w:rPr>
              <w:t>قابل شستشو باشد.</w:t>
            </w:r>
          </w:p>
        </w:tc>
      </w:tr>
      <w:tr w:rsidR="00321B05" w:rsidRPr="00321B05" w14:paraId="0F278805" w14:textId="77777777" w:rsidTr="00562558">
        <w:trPr>
          <w:cantSplit/>
        </w:trPr>
        <w:tc>
          <w:tcPr>
            <w:tcW w:w="794" w:type="dxa"/>
          </w:tcPr>
          <w:p w14:paraId="58B89742" w14:textId="77777777" w:rsidR="00B122D2" w:rsidRPr="00321B05" w:rsidRDefault="00B122D2" w:rsidP="00562558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3C8F960B" w14:textId="77777777" w:rsidR="00B122D2" w:rsidRPr="00321B05" w:rsidRDefault="00B122D2" w:rsidP="00562558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6B7C0061" w14:textId="77777777" w:rsidR="00B122D2" w:rsidRPr="00321B05" w:rsidRDefault="00223548" w:rsidP="00562558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Cs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bCs/>
                <w:color w:val="000000" w:themeColor="text1"/>
                <w:rtl/>
                <w:lang w:bidi="fa-IR"/>
              </w:rPr>
              <w:t>الف و ب صحیح هست.</w:t>
            </w:r>
          </w:p>
        </w:tc>
      </w:tr>
      <w:tr w:rsidR="00321B05" w:rsidRPr="00321B05" w14:paraId="689DBEC1" w14:textId="77777777" w:rsidTr="00562558">
        <w:trPr>
          <w:cantSplit/>
        </w:trPr>
        <w:tc>
          <w:tcPr>
            <w:tcW w:w="794" w:type="dxa"/>
          </w:tcPr>
          <w:p w14:paraId="7A99E82D" w14:textId="77777777" w:rsidR="00B122D2" w:rsidRPr="00321B05" w:rsidRDefault="00B122D2" w:rsidP="00562558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7D6D07AC" w14:textId="77777777" w:rsidR="00B122D2" w:rsidRPr="00321B05" w:rsidRDefault="00B122D2" w:rsidP="00562558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5ACC3F1A" w14:textId="77777777" w:rsidR="00B122D2" w:rsidRPr="00321B05" w:rsidRDefault="00223548" w:rsidP="00562558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Cs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bCs/>
                <w:color w:val="000000" w:themeColor="text1"/>
                <w:rtl/>
                <w:lang w:bidi="fa-IR"/>
              </w:rPr>
              <w:t xml:space="preserve">هیچ کدام </w:t>
            </w:r>
            <w:r w:rsidR="00B122D2" w:rsidRPr="00321B05">
              <w:rPr>
                <w:rStyle w:val="StyleComplexNazanin"/>
                <w:rFonts w:asciiTheme="majorBidi" w:hAnsiTheme="majorBidi" w:cs="B Nazanin" w:hint="cs"/>
                <w:bCs/>
                <w:color w:val="000000" w:themeColor="text1"/>
                <w:rtl/>
                <w:lang w:bidi="fa-IR"/>
              </w:rPr>
              <w:t xml:space="preserve">    </w:t>
            </w:r>
          </w:p>
        </w:tc>
      </w:tr>
      <w:tr w:rsidR="00B122D2" w:rsidRPr="00321B05" w14:paraId="1B7C7C14" w14:textId="77777777" w:rsidTr="00562558">
        <w:trPr>
          <w:cantSplit/>
        </w:trPr>
        <w:tc>
          <w:tcPr>
            <w:tcW w:w="794" w:type="dxa"/>
          </w:tcPr>
          <w:p w14:paraId="06ABEB0D" w14:textId="77777777" w:rsidR="00B122D2" w:rsidRPr="00321B05" w:rsidRDefault="00B122D2" w:rsidP="00562558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0C650BA5" w14:textId="77777777" w:rsidR="00B122D2" w:rsidRPr="00321B05" w:rsidRDefault="00B122D2" w:rsidP="00562558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آیین نامه بهداشت محیط مدارس و چک لیست بازرسی بهداشتی مدارس</w:t>
            </w:r>
          </w:p>
        </w:tc>
      </w:tr>
    </w:tbl>
    <w:p w14:paraId="11B0DB84" w14:textId="77777777" w:rsidR="00800128" w:rsidRPr="00321B05" w:rsidRDefault="00800128" w:rsidP="00B122D2">
      <w:pPr>
        <w:rPr>
          <w:color w:val="000000" w:themeColor="text1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21B05" w:rsidRPr="00321B05" w14:paraId="54B7B32C" w14:textId="77777777" w:rsidTr="00562558">
        <w:trPr>
          <w:cantSplit/>
        </w:trPr>
        <w:tc>
          <w:tcPr>
            <w:tcW w:w="794" w:type="dxa"/>
            <w:shd w:val="clear" w:color="auto" w:fill="auto"/>
          </w:tcPr>
          <w:p w14:paraId="48E21F09" w14:textId="77777777" w:rsidR="00800128" w:rsidRPr="00321B05" w:rsidRDefault="00800128" w:rsidP="0056255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25CD6C12" w14:textId="77777777" w:rsidR="00800128" w:rsidRPr="00321B05" w:rsidRDefault="00800128" w:rsidP="00562558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نام آزمون: بهداشت محیط مدارس</w:t>
            </w:r>
          </w:p>
        </w:tc>
      </w:tr>
      <w:tr w:rsidR="00321B05" w:rsidRPr="00321B05" w14:paraId="20E6441D" w14:textId="77777777" w:rsidTr="00562558">
        <w:trPr>
          <w:cantSplit/>
          <w:trHeight w:val="835"/>
        </w:trPr>
        <w:tc>
          <w:tcPr>
            <w:tcW w:w="794" w:type="dxa"/>
          </w:tcPr>
          <w:p w14:paraId="26618783" w14:textId="77777777" w:rsidR="00800128" w:rsidRPr="00321B05" w:rsidRDefault="00800128" w:rsidP="0080012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51</w:t>
            </w:r>
          </w:p>
        </w:tc>
        <w:tc>
          <w:tcPr>
            <w:tcW w:w="9411" w:type="dxa"/>
            <w:gridSpan w:val="2"/>
          </w:tcPr>
          <w:p w14:paraId="06986EFB" w14:textId="77777777" w:rsidR="00800128" w:rsidRPr="00321B05" w:rsidRDefault="00800128" w:rsidP="00800128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کدام یک از موارد ذیل جزو شرایط دفع فاضلاب  در مدارس می باشد؟</w:t>
            </w:r>
          </w:p>
        </w:tc>
      </w:tr>
      <w:tr w:rsidR="00321B05" w:rsidRPr="00321B05" w14:paraId="43056320" w14:textId="77777777" w:rsidTr="00562558">
        <w:trPr>
          <w:cantSplit/>
        </w:trPr>
        <w:tc>
          <w:tcPr>
            <w:tcW w:w="794" w:type="dxa"/>
          </w:tcPr>
          <w:p w14:paraId="3CCFD777" w14:textId="77777777" w:rsidR="00800128" w:rsidRPr="00321B05" w:rsidRDefault="00800128" w:rsidP="00562558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0C89BC49" w14:textId="77777777" w:rsidR="00800128" w:rsidRPr="00321B05" w:rsidRDefault="00800128" w:rsidP="00562558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1B08FE02" w14:textId="77777777" w:rsidR="00800128" w:rsidRPr="00321B05" w:rsidRDefault="00800128" w:rsidP="00562558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Cs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bCs/>
                <w:color w:val="000000" w:themeColor="text1"/>
                <w:rtl/>
                <w:lang w:bidi="fa-IR"/>
              </w:rPr>
              <w:t>بر اساس استاندارد های موجود از نظر بهداشتی طراحی و اجرا شود.</w:t>
            </w:r>
          </w:p>
        </w:tc>
      </w:tr>
      <w:tr w:rsidR="00321B05" w:rsidRPr="00321B05" w14:paraId="35E64796" w14:textId="77777777" w:rsidTr="00562558">
        <w:trPr>
          <w:cantSplit/>
        </w:trPr>
        <w:tc>
          <w:tcPr>
            <w:tcW w:w="794" w:type="dxa"/>
          </w:tcPr>
          <w:p w14:paraId="40B898A5" w14:textId="77777777" w:rsidR="00800128" w:rsidRPr="00321B05" w:rsidRDefault="00800128" w:rsidP="00562558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04C4B980" w14:textId="77777777" w:rsidR="00800128" w:rsidRPr="00321B05" w:rsidRDefault="00800128" w:rsidP="00562558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0A0D28E3" w14:textId="77777777" w:rsidR="00800128" w:rsidRPr="00321B05" w:rsidRDefault="00800128" w:rsidP="000B11C0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Cs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bCs/>
                <w:color w:val="000000" w:themeColor="text1"/>
                <w:rtl/>
                <w:lang w:bidi="fa-IR"/>
              </w:rPr>
              <w:t>مناطقی که سیستم دفع فاضلاب(اگو) ندارند دفع فاضلاب به چاههای جاذب و یا سپتیک تانک طبق اصول ب</w:t>
            </w:r>
            <w:r w:rsidR="00562558" w:rsidRPr="00321B05">
              <w:rPr>
                <w:rStyle w:val="StyleComplexNazanin"/>
                <w:rFonts w:asciiTheme="majorBidi" w:hAnsiTheme="majorBidi" w:cs="B Nazanin" w:hint="cs"/>
                <w:bCs/>
                <w:color w:val="000000" w:themeColor="text1"/>
                <w:rtl/>
                <w:lang w:bidi="fa-IR"/>
              </w:rPr>
              <w:t xml:space="preserve">هداشتی انجام گیرد و حجم سپتیک </w:t>
            </w:r>
            <w:r w:rsidR="000B11C0" w:rsidRPr="00321B05">
              <w:rPr>
                <w:rStyle w:val="StyleComplexNazanin"/>
                <w:rFonts w:asciiTheme="majorBidi" w:hAnsiTheme="majorBidi" w:cs="B Nazanin" w:hint="cs"/>
                <w:bCs/>
                <w:color w:val="000000" w:themeColor="text1"/>
                <w:rtl/>
                <w:lang w:bidi="fa-IR"/>
              </w:rPr>
              <w:t>یا چاه جاذب بر اساس</w:t>
            </w:r>
            <w:r w:rsidR="0093319F" w:rsidRPr="00321B05">
              <w:rPr>
                <w:rStyle w:val="StyleComplexNazanin"/>
                <w:rFonts w:asciiTheme="majorBidi" w:hAnsiTheme="majorBidi" w:cs="B Nazanin" w:hint="cs"/>
                <w:bCs/>
                <w:color w:val="000000" w:themeColor="text1"/>
                <w:rtl/>
                <w:lang w:bidi="fa-IR"/>
              </w:rPr>
              <w:t xml:space="preserve"> </w:t>
            </w:r>
            <w:r w:rsidR="000B11C0" w:rsidRPr="00321B05">
              <w:rPr>
                <w:rStyle w:val="StyleComplexNazanin"/>
                <w:rFonts w:asciiTheme="majorBidi" w:hAnsiTheme="majorBidi" w:cs="B Nazanin" w:hint="cs"/>
                <w:bCs/>
                <w:color w:val="000000" w:themeColor="text1"/>
                <w:rtl/>
                <w:lang w:bidi="fa-IR"/>
              </w:rPr>
              <w:t>ظرفیت مدرسه محاسبه و تعیین میگردد.</w:t>
            </w:r>
          </w:p>
        </w:tc>
      </w:tr>
      <w:tr w:rsidR="00321B05" w:rsidRPr="00321B05" w14:paraId="77BE493C" w14:textId="77777777" w:rsidTr="00562558">
        <w:trPr>
          <w:cantSplit/>
        </w:trPr>
        <w:tc>
          <w:tcPr>
            <w:tcW w:w="794" w:type="dxa"/>
          </w:tcPr>
          <w:p w14:paraId="5E550508" w14:textId="77777777" w:rsidR="00800128" w:rsidRPr="00321B05" w:rsidRDefault="00800128" w:rsidP="00562558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7EAEDEF1" w14:textId="77777777" w:rsidR="00800128" w:rsidRPr="00321B05" w:rsidRDefault="00800128" w:rsidP="00562558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15ABB7FE" w14:textId="77777777" w:rsidR="00800128" w:rsidRPr="00321B05" w:rsidRDefault="00800128" w:rsidP="00562558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Cs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bCs/>
                <w:color w:val="000000" w:themeColor="text1"/>
                <w:rtl/>
                <w:lang w:bidi="fa-IR"/>
              </w:rPr>
              <w:t>طرح آن طبق ضوابط و معیارهای طراحی فضاهای آموزشی و پرورشی سازمان نوسازی و تجهیز مدارس تهیه و اجرا گردد</w:t>
            </w:r>
            <w:r w:rsidR="000B11C0" w:rsidRPr="00321B05">
              <w:rPr>
                <w:rStyle w:val="StyleComplexNazanin"/>
                <w:rFonts w:asciiTheme="majorBidi" w:hAnsiTheme="majorBidi" w:cs="B Nazanin" w:hint="cs"/>
                <w:bCs/>
                <w:color w:val="000000" w:themeColor="text1"/>
                <w:rtl/>
                <w:lang w:bidi="fa-IR"/>
              </w:rPr>
              <w:t>.</w:t>
            </w:r>
          </w:p>
        </w:tc>
      </w:tr>
      <w:tr w:rsidR="00321B05" w:rsidRPr="00321B05" w14:paraId="226764E4" w14:textId="77777777" w:rsidTr="00562558">
        <w:trPr>
          <w:cantSplit/>
        </w:trPr>
        <w:tc>
          <w:tcPr>
            <w:tcW w:w="794" w:type="dxa"/>
          </w:tcPr>
          <w:p w14:paraId="5A0C8B51" w14:textId="77777777" w:rsidR="00800128" w:rsidRPr="00321B05" w:rsidRDefault="00800128" w:rsidP="00562558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2E497A78" w14:textId="77777777" w:rsidR="00800128" w:rsidRPr="00321B05" w:rsidRDefault="00800128" w:rsidP="00562558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53EC117A" w14:textId="77777777" w:rsidR="00800128" w:rsidRPr="00321B05" w:rsidRDefault="00800128" w:rsidP="00562558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Cs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bCs/>
                <w:color w:val="000000" w:themeColor="text1"/>
                <w:rtl/>
                <w:lang w:bidi="fa-IR"/>
              </w:rPr>
              <w:t xml:space="preserve">هر سه مورد     </w:t>
            </w:r>
          </w:p>
        </w:tc>
      </w:tr>
      <w:tr w:rsidR="00800128" w:rsidRPr="00321B05" w14:paraId="1F47AA48" w14:textId="77777777" w:rsidTr="00562558">
        <w:trPr>
          <w:cantSplit/>
        </w:trPr>
        <w:tc>
          <w:tcPr>
            <w:tcW w:w="794" w:type="dxa"/>
          </w:tcPr>
          <w:p w14:paraId="7396440F" w14:textId="77777777" w:rsidR="00800128" w:rsidRPr="00321B05" w:rsidRDefault="00800128" w:rsidP="00562558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66BDED5B" w14:textId="77777777" w:rsidR="00800128" w:rsidRPr="00321B05" w:rsidRDefault="00800128" w:rsidP="00562558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آیین نامه بهداشت محیط مدارس و چک لیست بازرسی بهداشتی مدارس</w:t>
            </w:r>
          </w:p>
        </w:tc>
      </w:tr>
    </w:tbl>
    <w:p w14:paraId="1B5C470D" w14:textId="77777777" w:rsidR="005D63D6" w:rsidRPr="00321B05" w:rsidRDefault="005D63D6" w:rsidP="00800128">
      <w:pPr>
        <w:rPr>
          <w:color w:val="000000" w:themeColor="text1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21B05" w:rsidRPr="00321B05" w14:paraId="41BA0DD7" w14:textId="77777777" w:rsidTr="00562558">
        <w:trPr>
          <w:cantSplit/>
        </w:trPr>
        <w:tc>
          <w:tcPr>
            <w:tcW w:w="794" w:type="dxa"/>
            <w:shd w:val="clear" w:color="auto" w:fill="auto"/>
          </w:tcPr>
          <w:p w14:paraId="3E1E8EB8" w14:textId="77777777" w:rsidR="005D63D6" w:rsidRPr="00321B05" w:rsidRDefault="005D63D6" w:rsidP="0056255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3556103F" w14:textId="77777777" w:rsidR="005D63D6" w:rsidRPr="00321B05" w:rsidRDefault="005D63D6" w:rsidP="00562558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نام آزمون: بهداشت محیط مدارس</w:t>
            </w:r>
          </w:p>
        </w:tc>
      </w:tr>
      <w:tr w:rsidR="00321B05" w:rsidRPr="00321B05" w14:paraId="0BB92E5C" w14:textId="77777777" w:rsidTr="00562558">
        <w:trPr>
          <w:cantSplit/>
          <w:trHeight w:val="835"/>
        </w:trPr>
        <w:tc>
          <w:tcPr>
            <w:tcW w:w="794" w:type="dxa"/>
          </w:tcPr>
          <w:p w14:paraId="19B1B97D" w14:textId="77777777" w:rsidR="005D63D6" w:rsidRPr="00321B05" w:rsidRDefault="005D63D6" w:rsidP="005D63D6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52</w:t>
            </w:r>
          </w:p>
        </w:tc>
        <w:tc>
          <w:tcPr>
            <w:tcW w:w="9411" w:type="dxa"/>
            <w:gridSpan w:val="2"/>
          </w:tcPr>
          <w:p w14:paraId="5225B5B8" w14:textId="77777777" w:rsidR="005D63D6" w:rsidRPr="00321B05" w:rsidRDefault="00E15265" w:rsidP="00562558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هر گونه اصلاحات، تعویض  و توسعه ساختمان مدارس بایستی مطابق با کدام یک از موارد ذیل طراحی شود.</w:t>
            </w:r>
          </w:p>
        </w:tc>
      </w:tr>
      <w:tr w:rsidR="00321B05" w:rsidRPr="00321B05" w14:paraId="64EB95E3" w14:textId="77777777" w:rsidTr="00562558">
        <w:trPr>
          <w:cantSplit/>
        </w:trPr>
        <w:tc>
          <w:tcPr>
            <w:tcW w:w="794" w:type="dxa"/>
          </w:tcPr>
          <w:p w14:paraId="5A344315" w14:textId="77777777" w:rsidR="005D63D6" w:rsidRPr="00321B05" w:rsidRDefault="005D63D6" w:rsidP="00562558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21FE574B" w14:textId="77777777" w:rsidR="005D63D6" w:rsidRPr="00321B05" w:rsidRDefault="005D63D6" w:rsidP="00562558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3567A9D8" w14:textId="77777777" w:rsidR="005D63D6" w:rsidRPr="00321B05" w:rsidRDefault="00E15265" w:rsidP="00562558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Cs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bCs/>
                <w:color w:val="000000" w:themeColor="text1"/>
                <w:rtl/>
                <w:lang w:bidi="fa-IR"/>
              </w:rPr>
              <w:t xml:space="preserve">مطابق با معیار های بهداشتی </w:t>
            </w:r>
          </w:p>
        </w:tc>
      </w:tr>
      <w:tr w:rsidR="00321B05" w:rsidRPr="00321B05" w14:paraId="7A273BA9" w14:textId="77777777" w:rsidTr="00562558">
        <w:trPr>
          <w:cantSplit/>
        </w:trPr>
        <w:tc>
          <w:tcPr>
            <w:tcW w:w="794" w:type="dxa"/>
          </w:tcPr>
          <w:p w14:paraId="3CE21E2D" w14:textId="77777777" w:rsidR="005D63D6" w:rsidRPr="00321B05" w:rsidRDefault="005D63D6" w:rsidP="00562558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49AC6FBA" w14:textId="77777777" w:rsidR="005D63D6" w:rsidRPr="00321B05" w:rsidRDefault="005D63D6" w:rsidP="00562558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77470211" w14:textId="77777777" w:rsidR="005D63D6" w:rsidRPr="00321B05" w:rsidRDefault="00E15265" w:rsidP="00562558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Cs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bCs/>
                <w:color w:val="000000" w:themeColor="text1"/>
                <w:rtl/>
                <w:lang w:bidi="fa-IR"/>
              </w:rPr>
              <w:t xml:space="preserve">براساس استاندارد موجود در ضوابط طراحی فضاها( مربوط به سازمان نوسازی، توسعه و تجهیز مدارس کشور </w:t>
            </w:r>
          </w:p>
        </w:tc>
      </w:tr>
      <w:tr w:rsidR="00321B05" w:rsidRPr="00321B05" w14:paraId="76C3E703" w14:textId="77777777" w:rsidTr="00562558">
        <w:trPr>
          <w:cantSplit/>
        </w:trPr>
        <w:tc>
          <w:tcPr>
            <w:tcW w:w="794" w:type="dxa"/>
          </w:tcPr>
          <w:p w14:paraId="4E28BB67" w14:textId="77777777" w:rsidR="005D63D6" w:rsidRPr="00321B05" w:rsidRDefault="005D63D6" w:rsidP="00562558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0BAA45BF" w14:textId="77777777" w:rsidR="005D63D6" w:rsidRPr="00321B05" w:rsidRDefault="005D63D6" w:rsidP="00562558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1E42765F" w14:textId="77777777" w:rsidR="005D63D6" w:rsidRPr="00321B05" w:rsidRDefault="00E15265" w:rsidP="00562558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Cs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bCs/>
                <w:color w:val="000000" w:themeColor="text1"/>
                <w:rtl/>
                <w:lang w:bidi="fa-IR"/>
              </w:rPr>
              <w:t xml:space="preserve">بند 7 استاندارد ملی ایران به شماره 2086 </w:t>
            </w:r>
          </w:p>
        </w:tc>
      </w:tr>
      <w:tr w:rsidR="00321B05" w:rsidRPr="00321B05" w14:paraId="7A09427D" w14:textId="77777777" w:rsidTr="00562558">
        <w:trPr>
          <w:cantSplit/>
        </w:trPr>
        <w:tc>
          <w:tcPr>
            <w:tcW w:w="794" w:type="dxa"/>
          </w:tcPr>
          <w:p w14:paraId="54824963" w14:textId="77777777" w:rsidR="005D63D6" w:rsidRPr="00321B05" w:rsidRDefault="005D63D6" w:rsidP="00562558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25463900" w14:textId="77777777" w:rsidR="005D63D6" w:rsidRPr="00321B05" w:rsidRDefault="005D63D6" w:rsidP="00562558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12058D45" w14:textId="77777777" w:rsidR="005D63D6" w:rsidRPr="00321B05" w:rsidRDefault="00E15265" w:rsidP="00562558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Cs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bCs/>
                <w:color w:val="000000" w:themeColor="text1"/>
                <w:rtl/>
                <w:lang w:bidi="fa-IR"/>
              </w:rPr>
              <w:t>هر سه مورد</w:t>
            </w:r>
            <w:r w:rsidR="005D63D6" w:rsidRPr="00321B05">
              <w:rPr>
                <w:rStyle w:val="StyleComplexNazanin"/>
                <w:rFonts w:asciiTheme="majorBidi" w:hAnsiTheme="majorBidi" w:cs="B Nazanin" w:hint="cs"/>
                <w:bCs/>
                <w:color w:val="000000" w:themeColor="text1"/>
                <w:rtl/>
                <w:lang w:bidi="fa-IR"/>
              </w:rPr>
              <w:t xml:space="preserve">     </w:t>
            </w:r>
          </w:p>
        </w:tc>
      </w:tr>
      <w:tr w:rsidR="005D63D6" w:rsidRPr="00321B05" w14:paraId="7684C279" w14:textId="77777777" w:rsidTr="00562558">
        <w:trPr>
          <w:cantSplit/>
        </w:trPr>
        <w:tc>
          <w:tcPr>
            <w:tcW w:w="794" w:type="dxa"/>
          </w:tcPr>
          <w:p w14:paraId="5048BEFA" w14:textId="77777777" w:rsidR="005D63D6" w:rsidRPr="00321B05" w:rsidRDefault="005D63D6" w:rsidP="00562558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11D3698B" w14:textId="77777777" w:rsidR="005D63D6" w:rsidRPr="00321B05" w:rsidRDefault="005D63D6" w:rsidP="00562558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آیین نامه بهداشت محیط مدارس و چک لیست بازرسی بهداشتی مدارس</w:t>
            </w:r>
          </w:p>
        </w:tc>
      </w:tr>
    </w:tbl>
    <w:p w14:paraId="5E259903" w14:textId="77777777" w:rsidR="000B11C0" w:rsidRPr="00321B05" w:rsidRDefault="000B11C0" w:rsidP="005D63D6">
      <w:pPr>
        <w:rPr>
          <w:color w:val="000000" w:themeColor="text1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21B05" w:rsidRPr="00321B05" w14:paraId="147591C7" w14:textId="77777777" w:rsidTr="00D9703E">
        <w:trPr>
          <w:cantSplit/>
        </w:trPr>
        <w:tc>
          <w:tcPr>
            <w:tcW w:w="794" w:type="dxa"/>
            <w:shd w:val="clear" w:color="auto" w:fill="auto"/>
          </w:tcPr>
          <w:p w14:paraId="636BE812" w14:textId="77777777" w:rsidR="000B11C0" w:rsidRPr="00321B05" w:rsidRDefault="000B11C0" w:rsidP="00D9703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3DB2EE87" w14:textId="77777777" w:rsidR="000B11C0" w:rsidRPr="00321B05" w:rsidRDefault="000B11C0" w:rsidP="00D9703E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نام آزمون: بهداشت محیط مدارس</w:t>
            </w:r>
          </w:p>
        </w:tc>
      </w:tr>
      <w:tr w:rsidR="00321B05" w:rsidRPr="00321B05" w14:paraId="50AC54BE" w14:textId="77777777" w:rsidTr="00D9703E">
        <w:trPr>
          <w:cantSplit/>
          <w:trHeight w:val="835"/>
        </w:trPr>
        <w:tc>
          <w:tcPr>
            <w:tcW w:w="794" w:type="dxa"/>
          </w:tcPr>
          <w:p w14:paraId="7D6645DF" w14:textId="77777777" w:rsidR="000B11C0" w:rsidRPr="00321B05" w:rsidRDefault="00E86666" w:rsidP="00D9703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53</w:t>
            </w:r>
          </w:p>
        </w:tc>
        <w:tc>
          <w:tcPr>
            <w:tcW w:w="9411" w:type="dxa"/>
            <w:gridSpan w:val="2"/>
          </w:tcPr>
          <w:p w14:paraId="57938042" w14:textId="77777777" w:rsidR="000B11C0" w:rsidRPr="00321B05" w:rsidRDefault="000B11C0" w:rsidP="000B11C0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کدام یک از موارد ذیل جزو شرایط سیستم گرمایشی کلاس ها در مدارس می باشد؟</w:t>
            </w:r>
          </w:p>
        </w:tc>
      </w:tr>
      <w:tr w:rsidR="00321B05" w:rsidRPr="00321B05" w14:paraId="70B62C1C" w14:textId="77777777" w:rsidTr="00D9703E">
        <w:trPr>
          <w:cantSplit/>
        </w:trPr>
        <w:tc>
          <w:tcPr>
            <w:tcW w:w="794" w:type="dxa"/>
          </w:tcPr>
          <w:p w14:paraId="7E3BE505" w14:textId="77777777" w:rsidR="000B11C0" w:rsidRPr="00321B05" w:rsidRDefault="000B11C0" w:rsidP="00D9703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5ACDF583" w14:textId="77777777" w:rsidR="000B11C0" w:rsidRPr="00321B05" w:rsidRDefault="000B11C0" w:rsidP="00D9703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2A5096CE" w14:textId="77777777" w:rsidR="000B11C0" w:rsidRPr="00321B05" w:rsidRDefault="000B11C0" w:rsidP="00D9703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Cs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bCs/>
                <w:color w:val="000000" w:themeColor="text1"/>
                <w:rtl/>
                <w:lang w:bidi="fa-IR"/>
              </w:rPr>
              <w:t>وسایل گرمایشی بایستی استاندارد باشد.</w:t>
            </w:r>
          </w:p>
        </w:tc>
      </w:tr>
      <w:tr w:rsidR="00321B05" w:rsidRPr="00321B05" w14:paraId="20E657CD" w14:textId="77777777" w:rsidTr="00D9703E">
        <w:trPr>
          <w:cantSplit/>
        </w:trPr>
        <w:tc>
          <w:tcPr>
            <w:tcW w:w="794" w:type="dxa"/>
          </w:tcPr>
          <w:p w14:paraId="17C70EC2" w14:textId="77777777" w:rsidR="000B11C0" w:rsidRPr="00321B05" w:rsidRDefault="000B11C0" w:rsidP="00D9703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4A8DE132" w14:textId="77777777" w:rsidR="000B11C0" w:rsidRPr="00321B05" w:rsidRDefault="000B11C0" w:rsidP="00D9703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40052843" w14:textId="77777777" w:rsidR="000B11C0" w:rsidRPr="00321B05" w:rsidRDefault="000B11C0" w:rsidP="00D9703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Cs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bCs/>
                <w:color w:val="000000" w:themeColor="text1"/>
                <w:rtl/>
                <w:lang w:bidi="fa-IR"/>
              </w:rPr>
              <w:t>خطر آتش سوزی نداشته باشد.</w:t>
            </w:r>
          </w:p>
        </w:tc>
      </w:tr>
      <w:tr w:rsidR="00321B05" w:rsidRPr="00321B05" w14:paraId="13D44DE4" w14:textId="77777777" w:rsidTr="00D9703E">
        <w:trPr>
          <w:cantSplit/>
        </w:trPr>
        <w:tc>
          <w:tcPr>
            <w:tcW w:w="794" w:type="dxa"/>
          </w:tcPr>
          <w:p w14:paraId="3FC3158F" w14:textId="77777777" w:rsidR="000B11C0" w:rsidRPr="00321B05" w:rsidRDefault="000B11C0" w:rsidP="00D9703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3A1EF0BB" w14:textId="77777777" w:rsidR="000B11C0" w:rsidRPr="00321B05" w:rsidRDefault="000B11C0" w:rsidP="00D9703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50061158" w14:textId="77777777" w:rsidR="000B11C0" w:rsidRPr="00321B05" w:rsidRDefault="000B11C0" w:rsidP="00D9703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Cs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bCs/>
                <w:color w:val="000000" w:themeColor="text1"/>
                <w:rtl/>
                <w:lang w:bidi="fa-IR"/>
              </w:rPr>
              <w:t>نکات ایمنی بطور کامل رعایت گردد.</w:t>
            </w:r>
          </w:p>
        </w:tc>
      </w:tr>
      <w:tr w:rsidR="00321B05" w:rsidRPr="00321B05" w14:paraId="55857458" w14:textId="77777777" w:rsidTr="00D9703E">
        <w:trPr>
          <w:cantSplit/>
        </w:trPr>
        <w:tc>
          <w:tcPr>
            <w:tcW w:w="794" w:type="dxa"/>
          </w:tcPr>
          <w:p w14:paraId="52BCCD0A" w14:textId="77777777" w:rsidR="000B11C0" w:rsidRPr="00321B05" w:rsidRDefault="000B11C0" w:rsidP="00D9703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3012CEBA" w14:textId="77777777" w:rsidR="000B11C0" w:rsidRPr="00321B05" w:rsidRDefault="000B11C0" w:rsidP="00D9703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5C918418" w14:textId="77777777" w:rsidR="000B11C0" w:rsidRPr="00321B05" w:rsidRDefault="000B11C0" w:rsidP="00D9703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Cs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bCs/>
                <w:color w:val="000000" w:themeColor="text1"/>
                <w:rtl/>
                <w:lang w:bidi="fa-IR"/>
              </w:rPr>
              <w:t xml:space="preserve">هرسه مورد     </w:t>
            </w:r>
          </w:p>
        </w:tc>
      </w:tr>
      <w:tr w:rsidR="000B11C0" w:rsidRPr="00321B05" w14:paraId="549E99C7" w14:textId="77777777" w:rsidTr="00D9703E">
        <w:trPr>
          <w:cantSplit/>
        </w:trPr>
        <w:tc>
          <w:tcPr>
            <w:tcW w:w="794" w:type="dxa"/>
          </w:tcPr>
          <w:p w14:paraId="7BCD35D2" w14:textId="77777777" w:rsidR="000B11C0" w:rsidRPr="00321B05" w:rsidRDefault="000B11C0" w:rsidP="00D9703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0A96C209" w14:textId="77777777" w:rsidR="000B11C0" w:rsidRPr="00321B05" w:rsidRDefault="000B11C0" w:rsidP="00D9703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آیین نامه بهداشت محیط مدارس و چک لیست بازرسی بهداشتی مدارس</w:t>
            </w:r>
          </w:p>
        </w:tc>
      </w:tr>
    </w:tbl>
    <w:p w14:paraId="637E3E35" w14:textId="77777777" w:rsidR="00E86666" w:rsidRPr="00321B05" w:rsidRDefault="00E86666" w:rsidP="000B11C0">
      <w:pPr>
        <w:rPr>
          <w:color w:val="000000" w:themeColor="text1"/>
        </w:rPr>
      </w:pPr>
    </w:p>
    <w:p w14:paraId="7D256C10" w14:textId="77777777" w:rsidR="00E86666" w:rsidRPr="00321B05" w:rsidRDefault="00E86666" w:rsidP="00E86666">
      <w:pPr>
        <w:rPr>
          <w:color w:val="000000" w:themeColor="text1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21B05" w:rsidRPr="00321B05" w14:paraId="096119CF" w14:textId="77777777" w:rsidTr="00D9703E">
        <w:trPr>
          <w:cantSplit/>
        </w:trPr>
        <w:tc>
          <w:tcPr>
            <w:tcW w:w="794" w:type="dxa"/>
            <w:shd w:val="clear" w:color="auto" w:fill="auto"/>
          </w:tcPr>
          <w:p w14:paraId="1FAFA8D6" w14:textId="77777777" w:rsidR="00E86666" w:rsidRPr="00321B05" w:rsidRDefault="00E86666" w:rsidP="00D9703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30ECD982" w14:textId="77777777" w:rsidR="00E86666" w:rsidRPr="00321B05" w:rsidRDefault="00E86666" w:rsidP="00D9703E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نام آزمون: بهداشت محیط مدارس</w:t>
            </w:r>
          </w:p>
        </w:tc>
      </w:tr>
      <w:tr w:rsidR="00321B05" w:rsidRPr="00321B05" w14:paraId="1A4359EF" w14:textId="77777777" w:rsidTr="00D9703E">
        <w:trPr>
          <w:cantSplit/>
          <w:trHeight w:val="835"/>
        </w:trPr>
        <w:tc>
          <w:tcPr>
            <w:tcW w:w="794" w:type="dxa"/>
          </w:tcPr>
          <w:p w14:paraId="6D27DBE9" w14:textId="77777777" w:rsidR="00E86666" w:rsidRPr="00321B05" w:rsidRDefault="00E86666" w:rsidP="00D9703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54</w:t>
            </w:r>
          </w:p>
        </w:tc>
        <w:tc>
          <w:tcPr>
            <w:tcW w:w="9411" w:type="dxa"/>
            <w:gridSpan w:val="2"/>
          </w:tcPr>
          <w:p w14:paraId="2D2C5EF3" w14:textId="77777777" w:rsidR="00E86666" w:rsidRPr="00321B05" w:rsidRDefault="004666BA" w:rsidP="0093319F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 xml:space="preserve">درصورتی که ابتدا مدرسه احداث شده باشد سایر مراکز عوامل آلودگی زا </w:t>
            </w:r>
            <w:r w:rsidR="0093319F" w:rsidRPr="00321B05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 xml:space="preserve">بایستی </w:t>
            </w:r>
            <w:r w:rsidRPr="00321B05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حداقل فاصله ......</w:t>
            </w:r>
            <w:r w:rsidR="0093319F" w:rsidRPr="00321B05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.</w:t>
            </w:r>
            <w:r w:rsidRPr="00321B05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.. متر را تا مدرسه رعایت نمایند.</w:t>
            </w:r>
          </w:p>
        </w:tc>
      </w:tr>
      <w:tr w:rsidR="00321B05" w:rsidRPr="00321B05" w14:paraId="3C1A4B7D" w14:textId="77777777" w:rsidTr="00D9703E">
        <w:trPr>
          <w:cantSplit/>
        </w:trPr>
        <w:tc>
          <w:tcPr>
            <w:tcW w:w="794" w:type="dxa"/>
          </w:tcPr>
          <w:p w14:paraId="24DDEE82" w14:textId="77777777" w:rsidR="00E86666" w:rsidRPr="00321B05" w:rsidRDefault="00E86666" w:rsidP="00D9703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7113AC0B" w14:textId="77777777" w:rsidR="00E86666" w:rsidRPr="00321B05" w:rsidRDefault="00E86666" w:rsidP="00D9703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1ABC1264" w14:textId="77777777" w:rsidR="00E86666" w:rsidRPr="00321B05" w:rsidRDefault="004666BA" w:rsidP="00D9703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Cs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bCs/>
                <w:color w:val="000000" w:themeColor="text1"/>
                <w:rtl/>
                <w:lang w:bidi="fa-IR"/>
              </w:rPr>
              <w:t>300 متر</w:t>
            </w:r>
          </w:p>
        </w:tc>
      </w:tr>
      <w:tr w:rsidR="00321B05" w:rsidRPr="00321B05" w14:paraId="4C05ECF6" w14:textId="77777777" w:rsidTr="00D9703E">
        <w:trPr>
          <w:cantSplit/>
        </w:trPr>
        <w:tc>
          <w:tcPr>
            <w:tcW w:w="794" w:type="dxa"/>
          </w:tcPr>
          <w:p w14:paraId="57CEC6FC" w14:textId="77777777" w:rsidR="00E86666" w:rsidRPr="00321B05" w:rsidRDefault="00E86666" w:rsidP="00D9703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32B4A3D0" w14:textId="77777777" w:rsidR="00E86666" w:rsidRPr="00321B05" w:rsidRDefault="00E86666" w:rsidP="00D9703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56FD3C7A" w14:textId="77777777" w:rsidR="00E86666" w:rsidRPr="00321B05" w:rsidRDefault="004666BA" w:rsidP="00D9703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Cs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bCs/>
                <w:color w:val="000000" w:themeColor="text1"/>
                <w:rtl/>
                <w:lang w:bidi="fa-IR"/>
              </w:rPr>
              <w:t>500 متر</w:t>
            </w:r>
          </w:p>
        </w:tc>
      </w:tr>
      <w:tr w:rsidR="00321B05" w:rsidRPr="00321B05" w14:paraId="5B90C744" w14:textId="77777777" w:rsidTr="00D9703E">
        <w:trPr>
          <w:cantSplit/>
        </w:trPr>
        <w:tc>
          <w:tcPr>
            <w:tcW w:w="794" w:type="dxa"/>
          </w:tcPr>
          <w:p w14:paraId="1A606EA3" w14:textId="77777777" w:rsidR="00E86666" w:rsidRPr="00321B05" w:rsidRDefault="00E86666" w:rsidP="00D9703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008131D2" w14:textId="77777777" w:rsidR="00E86666" w:rsidRPr="00321B05" w:rsidRDefault="00E86666" w:rsidP="00D9703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7760E727" w14:textId="77777777" w:rsidR="00E86666" w:rsidRPr="00321B05" w:rsidRDefault="00E86666" w:rsidP="00D9703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Cs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bCs/>
                <w:color w:val="000000" w:themeColor="text1"/>
                <w:rtl/>
                <w:lang w:bidi="fa-IR"/>
              </w:rPr>
              <w:t>الف و ب صحیح هست.</w:t>
            </w:r>
          </w:p>
        </w:tc>
      </w:tr>
      <w:tr w:rsidR="00321B05" w:rsidRPr="00321B05" w14:paraId="7B5F56DF" w14:textId="77777777" w:rsidTr="00D9703E">
        <w:trPr>
          <w:cantSplit/>
        </w:trPr>
        <w:tc>
          <w:tcPr>
            <w:tcW w:w="794" w:type="dxa"/>
          </w:tcPr>
          <w:p w14:paraId="5C396A12" w14:textId="77777777" w:rsidR="00E86666" w:rsidRPr="00321B05" w:rsidRDefault="00E86666" w:rsidP="00D9703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21A723BC" w14:textId="77777777" w:rsidR="00E86666" w:rsidRPr="00321B05" w:rsidRDefault="00E86666" w:rsidP="00D9703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2412AC0E" w14:textId="77777777" w:rsidR="00E86666" w:rsidRPr="00321B05" w:rsidRDefault="00E86666" w:rsidP="00D9703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Cs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bCs/>
                <w:color w:val="000000" w:themeColor="text1"/>
                <w:rtl/>
                <w:lang w:bidi="fa-IR"/>
              </w:rPr>
              <w:t xml:space="preserve">هیچ کدام     </w:t>
            </w:r>
          </w:p>
        </w:tc>
      </w:tr>
      <w:tr w:rsidR="00E86666" w:rsidRPr="00321B05" w14:paraId="345CDD03" w14:textId="77777777" w:rsidTr="00D9703E">
        <w:trPr>
          <w:cantSplit/>
        </w:trPr>
        <w:tc>
          <w:tcPr>
            <w:tcW w:w="794" w:type="dxa"/>
          </w:tcPr>
          <w:p w14:paraId="13949549" w14:textId="77777777" w:rsidR="00E86666" w:rsidRPr="00321B05" w:rsidRDefault="00E86666" w:rsidP="00D9703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462FD721" w14:textId="77777777" w:rsidR="00E86666" w:rsidRPr="00321B05" w:rsidRDefault="00E86666" w:rsidP="00D9703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آیین نامه بهداشت محیط مدارس و چک لیست بازرسی بهداشتی مدارس</w:t>
            </w:r>
          </w:p>
        </w:tc>
      </w:tr>
    </w:tbl>
    <w:p w14:paraId="699795A0" w14:textId="77777777" w:rsidR="00681990" w:rsidRPr="00321B05" w:rsidRDefault="00681990" w:rsidP="00E86666">
      <w:pPr>
        <w:rPr>
          <w:color w:val="000000" w:themeColor="text1"/>
        </w:rPr>
      </w:pPr>
    </w:p>
    <w:p w14:paraId="77541DA6" w14:textId="77777777" w:rsidR="00681990" w:rsidRPr="00321B05" w:rsidRDefault="00681990" w:rsidP="00681990">
      <w:pPr>
        <w:rPr>
          <w:color w:val="000000" w:themeColor="text1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21B05" w:rsidRPr="00321B05" w14:paraId="3CA7FA79" w14:textId="77777777" w:rsidTr="00D9703E">
        <w:trPr>
          <w:cantSplit/>
        </w:trPr>
        <w:tc>
          <w:tcPr>
            <w:tcW w:w="794" w:type="dxa"/>
            <w:shd w:val="clear" w:color="auto" w:fill="auto"/>
          </w:tcPr>
          <w:p w14:paraId="7102532D" w14:textId="77777777" w:rsidR="00681990" w:rsidRPr="00321B05" w:rsidRDefault="00681990" w:rsidP="00D9703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013DD884" w14:textId="77777777" w:rsidR="00681990" w:rsidRPr="00321B05" w:rsidRDefault="00681990" w:rsidP="00D9703E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نام آزمون: بهداشت محیط مدارس</w:t>
            </w:r>
          </w:p>
        </w:tc>
      </w:tr>
      <w:tr w:rsidR="00321B05" w:rsidRPr="00321B05" w14:paraId="3F0A2C06" w14:textId="77777777" w:rsidTr="00D9703E">
        <w:trPr>
          <w:cantSplit/>
          <w:trHeight w:val="835"/>
        </w:trPr>
        <w:tc>
          <w:tcPr>
            <w:tcW w:w="794" w:type="dxa"/>
          </w:tcPr>
          <w:p w14:paraId="1340C87B" w14:textId="77777777" w:rsidR="00681990" w:rsidRPr="00321B05" w:rsidRDefault="00681990" w:rsidP="00D9703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55</w:t>
            </w:r>
          </w:p>
        </w:tc>
        <w:tc>
          <w:tcPr>
            <w:tcW w:w="9411" w:type="dxa"/>
            <w:gridSpan w:val="2"/>
          </w:tcPr>
          <w:p w14:paraId="3757D16E" w14:textId="77777777" w:rsidR="00681990" w:rsidRPr="00321B05" w:rsidRDefault="00681990" w:rsidP="004666BA">
            <w:pPr>
              <w:pStyle w:val="a0"/>
              <w:keepNext/>
              <w:keepLines/>
              <w:rPr>
                <w:color w:val="000000" w:themeColor="text1"/>
                <w:rtl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طبق چک لیست بازرسی بهداشتی مدارس کدام یک از موارد ذیل جزو نواقص بحرانی  می باشد؟</w:t>
            </w:r>
          </w:p>
        </w:tc>
      </w:tr>
      <w:tr w:rsidR="00321B05" w:rsidRPr="00321B05" w14:paraId="51B592E3" w14:textId="77777777" w:rsidTr="00D9703E">
        <w:trPr>
          <w:cantSplit/>
        </w:trPr>
        <w:tc>
          <w:tcPr>
            <w:tcW w:w="794" w:type="dxa"/>
          </w:tcPr>
          <w:p w14:paraId="0447AB77" w14:textId="77777777" w:rsidR="00681990" w:rsidRPr="00321B05" w:rsidRDefault="00681990" w:rsidP="00D9703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4C899A12" w14:textId="77777777" w:rsidR="00681990" w:rsidRPr="00321B05" w:rsidRDefault="00681990" w:rsidP="00D9703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55E873F6" w14:textId="77777777" w:rsidR="00681990" w:rsidRPr="00321B05" w:rsidRDefault="00681990" w:rsidP="00D9703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Cs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bCs/>
                <w:color w:val="000000" w:themeColor="text1"/>
                <w:rtl/>
                <w:lang w:bidi="fa-IR"/>
              </w:rPr>
              <w:t>سیستم آبرسانی دارای ویژگی لازم باشد.</w:t>
            </w:r>
          </w:p>
        </w:tc>
      </w:tr>
      <w:tr w:rsidR="00321B05" w:rsidRPr="00321B05" w14:paraId="59CFDCCF" w14:textId="77777777" w:rsidTr="00D9703E">
        <w:trPr>
          <w:cantSplit/>
        </w:trPr>
        <w:tc>
          <w:tcPr>
            <w:tcW w:w="794" w:type="dxa"/>
          </w:tcPr>
          <w:p w14:paraId="3DD0E53B" w14:textId="77777777" w:rsidR="00681990" w:rsidRPr="00321B05" w:rsidRDefault="00681990" w:rsidP="00D9703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11F6EF50" w14:textId="77777777" w:rsidR="00681990" w:rsidRPr="00321B05" w:rsidRDefault="00681990" w:rsidP="00D9703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49479299" w14:textId="77777777" w:rsidR="00681990" w:rsidRPr="00321B05" w:rsidRDefault="00681990" w:rsidP="00D9703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Cs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bCs/>
                <w:color w:val="000000" w:themeColor="text1"/>
                <w:rtl/>
                <w:lang w:bidi="fa-IR"/>
              </w:rPr>
              <w:t>یخچال مورد استفاده سالم باشد.</w:t>
            </w:r>
          </w:p>
        </w:tc>
      </w:tr>
      <w:tr w:rsidR="00321B05" w:rsidRPr="00321B05" w14:paraId="03409BF6" w14:textId="77777777" w:rsidTr="00D9703E">
        <w:trPr>
          <w:cantSplit/>
        </w:trPr>
        <w:tc>
          <w:tcPr>
            <w:tcW w:w="794" w:type="dxa"/>
          </w:tcPr>
          <w:p w14:paraId="1656DA40" w14:textId="77777777" w:rsidR="00681990" w:rsidRPr="00321B05" w:rsidRDefault="00681990" w:rsidP="00D9703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1CFF960E" w14:textId="77777777" w:rsidR="00681990" w:rsidRPr="00321B05" w:rsidRDefault="00681990" w:rsidP="00D9703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142C5188" w14:textId="77777777" w:rsidR="00681990" w:rsidRPr="00321B05" w:rsidRDefault="00681990" w:rsidP="00681990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Cs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bCs/>
                <w:color w:val="000000" w:themeColor="text1"/>
                <w:rtl/>
                <w:lang w:bidi="fa-IR"/>
              </w:rPr>
              <w:t>در صورت استفاده از سبزیجات و صیفی جات قبل از استفاده طبق دستورالعمل سالم سازی گردد.</w:t>
            </w:r>
          </w:p>
        </w:tc>
      </w:tr>
      <w:tr w:rsidR="00321B05" w:rsidRPr="00321B05" w14:paraId="1F9782EA" w14:textId="77777777" w:rsidTr="00D9703E">
        <w:trPr>
          <w:cantSplit/>
        </w:trPr>
        <w:tc>
          <w:tcPr>
            <w:tcW w:w="794" w:type="dxa"/>
          </w:tcPr>
          <w:p w14:paraId="60ABDFC4" w14:textId="77777777" w:rsidR="00681990" w:rsidRPr="00321B05" w:rsidRDefault="00681990" w:rsidP="00D9703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3CB45346" w14:textId="77777777" w:rsidR="00681990" w:rsidRPr="00321B05" w:rsidRDefault="00681990" w:rsidP="00D9703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6CEB7294" w14:textId="77777777" w:rsidR="00681990" w:rsidRPr="00321B05" w:rsidRDefault="00681990" w:rsidP="00D9703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Cs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bCs/>
                <w:color w:val="000000" w:themeColor="text1"/>
                <w:rtl/>
                <w:lang w:bidi="fa-IR"/>
              </w:rPr>
              <w:t xml:space="preserve">هر سه مورد      </w:t>
            </w:r>
          </w:p>
        </w:tc>
      </w:tr>
      <w:tr w:rsidR="00681990" w:rsidRPr="00321B05" w14:paraId="020DBE41" w14:textId="77777777" w:rsidTr="00D9703E">
        <w:trPr>
          <w:cantSplit/>
        </w:trPr>
        <w:tc>
          <w:tcPr>
            <w:tcW w:w="794" w:type="dxa"/>
          </w:tcPr>
          <w:p w14:paraId="12861B42" w14:textId="77777777" w:rsidR="00681990" w:rsidRPr="00321B05" w:rsidRDefault="00681990" w:rsidP="00D9703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3DD07B0F" w14:textId="77777777" w:rsidR="00681990" w:rsidRPr="00321B05" w:rsidRDefault="00681990" w:rsidP="00D9703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آیین نامه بهداشت محیط مدارس و چک لیست بازرسی بهداشتی مدارس</w:t>
            </w:r>
          </w:p>
        </w:tc>
      </w:tr>
    </w:tbl>
    <w:p w14:paraId="644861E2" w14:textId="77777777" w:rsidR="00681990" w:rsidRPr="00321B05" w:rsidRDefault="00681990" w:rsidP="00681990">
      <w:pPr>
        <w:rPr>
          <w:color w:val="000000" w:themeColor="text1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21B05" w:rsidRPr="00321B05" w14:paraId="02AC55F8" w14:textId="77777777" w:rsidTr="00D9703E">
        <w:trPr>
          <w:cantSplit/>
        </w:trPr>
        <w:tc>
          <w:tcPr>
            <w:tcW w:w="794" w:type="dxa"/>
            <w:shd w:val="clear" w:color="auto" w:fill="auto"/>
          </w:tcPr>
          <w:p w14:paraId="47E003A1" w14:textId="77777777" w:rsidR="00681990" w:rsidRPr="00321B05" w:rsidRDefault="00681990" w:rsidP="00D9703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77F810E0" w14:textId="77777777" w:rsidR="00681990" w:rsidRPr="00321B05" w:rsidRDefault="00681990" w:rsidP="00D9703E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نام آزمون: بهداشت محیط مدارس</w:t>
            </w:r>
          </w:p>
        </w:tc>
      </w:tr>
      <w:tr w:rsidR="00321B05" w:rsidRPr="00321B05" w14:paraId="6D8E4B10" w14:textId="77777777" w:rsidTr="00D9703E">
        <w:trPr>
          <w:cantSplit/>
          <w:trHeight w:val="835"/>
        </w:trPr>
        <w:tc>
          <w:tcPr>
            <w:tcW w:w="794" w:type="dxa"/>
          </w:tcPr>
          <w:p w14:paraId="286AB07C" w14:textId="77777777" w:rsidR="00681990" w:rsidRPr="00321B05" w:rsidRDefault="00681990" w:rsidP="00D9703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56</w:t>
            </w:r>
          </w:p>
        </w:tc>
        <w:tc>
          <w:tcPr>
            <w:tcW w:w="9411" w:type="dxa"/>
            <w:gridSpan w:val="2"/>
          </w:tcPr>
          <w:p w14:paraId="20015107" w14:textId="77777777" w:rsidR="00681990" w:rsidRPr="00321B05" w:rsidRDefault="00681990" w:rsidP="00681990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کدام یک از موارد ذیل در بخش ایمنی چک لیست بازرسی</w:t>
            </w:r>
            <w:r w:rsidR="003A7955" w:rsidRPr="00321B05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،</w:t>
            </w:r>
            <w:r w:rsidRPr="00321B05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 xml:space="preserve"> جزو نواقص بحرانی می باشد؟</w:t>
            </w:r>
          </w:p>
        </w:tc>
      </w:tr>
      <w:tr w:rsidR="00321B05" w:rsidRPr="00321B05" w14:paraId="30DBD7A4" w14:textId="77777777" w:rsidTr="00D9703E">
        <w:trPr>
          <w:cantSplit/>
        </w:trPr>
        <w:tc>
          <w:tcPr>
            <w:tcW w:w="794" w:type="dxa"/>
          </w:tcPr>
          <w:p w14:paraId="06E296A2" w14:textId="77777777" w:rsidR="00681990" w:rsidRPr="00321B05" w:rsidRDefault="00681990" w:rsidP="00D9703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3DB97508" w14:textId="77777777" w:rsidR="00681990" w:rsidRPr="00321B05" w:rsidRDefault="00681990" w:rsidP="00D9703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0ECB85E2" w14:textId="77777777" w:rsidR="00681990" w:rsidRPr="00321B05" w:rsidRDefault="00681990" w:rsidP="003A795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Cs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bCs/>
                <w:color w:val="000000" w:themeColor="text1"/>
                <w:rtl/>
                <w:lang w:bidi="fa-IR"/>
              </w:rPr>
              <w:t>در صورت وجود جایگاه نگهداری سوخت، جایگاه نگهداری سوخت</w:t>
            </w:r>
            <w:r w:rsidR="003A7955" w:rsidRPr="00321B05">
              <w:rPr>
                <w:rStyle w:val="StyleComplexNazanin"/>
                <w:rFonts w:asciiTheme="majorBidi" w:hAnsiTheme="majorBidi" w:cs="B Nazanin" w:hint="cs"/>
                <w:bCs/>
                <w:color w:val="000000" w:themeColor="text1"/>
                <w:rtl/>
                <w:lang w:bidi="fa-IR"/>
              </w:rPr>
              <w:t>،</w:t>
            </w:r>
            <w:r w:rsidRPr="00321B05">
              <w:rPr>
                <w:rStyle w:val="StyleComplexNazanin"/>
                <w:rFonts w:asciiTheme="majorBidi" w:hAnsiTheme="majorBidi" w:cs="B Nazanin" w:hint="cs"/>
                <w:bCs/>
                <w:color w:val="000000" w:themeColor="text1"/>
                <w:rtl/>
                <w:lang w:bidi="fa-IR"/>
              </w:rPr>
              <w:t xml:space="preserve"> خارج از ساختمان کلاس های مدرسه باشد.</w:t>
            </w:r>
          </w:p>
        </w:tc>
      </w:tr>
      <w:tr w:rsidR="00321B05" w:rsidRPr="00321B05" w14:paraId="30C9E186" w14:textId="77777777" w:rsidTr="00D9703E">
        <w:trPr>
          <w:cantSplit/>
        </w:trPr>
        <w:tc>
          <w:tcPr>
            <w:tcW w:w="794" w:type="dxa"/>
          </w:tcPr>
          <w:p w14:paraId="7CEC6C51" w14:textId="77777777" w:rsidR="00681990" w:rsidRPr="00321B05" w:rsidRDefault="00681990" w:rsidP="00D9703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1504530B" w14:textId="77777777" w:rsidR="00681990" w:rsidRPr="00321B05" w:rsidRDefault="00681990" w:rsidP="00D9703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61F28AF6" w14:textId="77777777" w:rsidR="00681990" w:rsidRPr="00321B05" w:rsidRDefault="00681990" w:rsidP="0067281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Cs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bCs/>
                <w:color w:val="000000" w:themeColor="text1"/>
                <w:rtl/>
                <w:lang w:bidi="fa-IR"/>
              </w:rPr>
              <w:t xml:space="preserve">سیستم اطفاء حریق در مدرسه مطابق ضوابط در مدرسه نصب شده </w:t>
            </w:r>
            <w:r w:rsidR="00672814" w:rsidRPr="00321B05">
              <w:rPr>
                <w:rStyle w:val="StyleComplexNazanin"/>
                <w:rFonts w:asciiTheme="majorBidi" w:hAnsiTheme="majorBidi" w:cs="B Nazanin" w:hint="cs"/>
                <w:bCs/>
                <w:color w:val="000000" w:themeColor="text1"/>
                <w:rtl/>
                <w:lang w:bidi="fa-IR"/>
              </w:rPr>
              <w:t>باشد.</w:t>
            </w:r>
          </w:p>
        </w:tc>
      </w:tr>
      <w:tr w:rsidR="00321B05" w:rsidRPr="00321B05" w14:paraId="446057ED" w14:textId="77777777" w:rsidTr="00D9703E">
        <w:trPr>
          <w:cantSplit/>
        </w:trPr>
        <w:tc>
          <w:tcPr>
            <w:tcW w:w="794" w:type="dxa"/>
          </w:tcPr>
          <w:p w14:paraId="4BDDA992" w14:textId="77777777" w:rsidR="00681990" w:rsidRPr="00321B05" w:rsidRDefault="00681990" w:rsidP="00D9703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11BF225B" w14:textId="77777777" w:rsidR="00681990" w:rsidRPr="00321B05" w:rsidRDefault="00681990" w:rsidP="00D9703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6C95A824" w14:textId="77777777" w:rsidR="00681990" w:rsidRPr="00321B05" w:rsidRDefault="00681990" w:rsidP="00D9703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Cs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bCs/>
                <w:color w:val="000000" w:themeColor="text1"/>
                <w:rtl/>
                <w:lang w:bidi="fa-IR"/>
              </w:rPr>
              <w:t>الف و ب صحیح هست.</w:t>
            </w:r>
          </w:p>
        </w:tc>
      </w:tr>
      <w:tr w:rsidR="00321B05" w:rsidRPr="00321B05" w14:paraId="718E5AB8" w14:textId="77777777" w:rsidTr="00D9703E">
        <w:trPr>
          <w:cantSplit/>
        </w:trPr>
        <w:tc>
          <w:tcPr>
            <w:tcW w:w="794" w:type="dxa"/>
          </w:tcPr>
          <w:p w14:paraId="3F19F9D6" w14:textId="77777777" w:rsidR="00681990" w:rsidRPr="00321B05" w:rsidRDefault="00681990" w:rsidP="00D9703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62925F4E" w14:textId="77777777" w:rsidR="00681990" w:rsidRPr="00321B05" w:rsidRDefault="00681990" w:rsidP="00D9703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245F2800" w14:textId="77777777" w:rsidR="00681990" w:rsidRPr="00321B05" w:rsidRDefault="00681990" w:rsidP="00D9703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Cs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bCs/>
                <w:color w:val="000000" w:themeColor="text1"/>
                <w:rtl/>
                <w:lang w:bidi="fa-IR"/>
              </w:rPr>
              <w:t xml:space="preserve">هیچ کدام     </w:t>
            </w:r>
          </w:p>
        </w:tc>
      </w:tr>
      <w:tr w:rsidR="00681990" w:rsidRPr="00321B05" w14:paraId="494B397B" w14:textId="77777777" w:rsidTr="00D9703E">
        <w:trPr>
          <w:cantSplit/>
        </w:trPr>
        <w:tc>
          <w:tcPr>
            <w:tcW w:w="794" w:type="dxa"/>
          </w:tcPr>
          <w:p w14:paraId="7D3B330F" w14:textId="77777777" w:rsidR="00681990" w:rsidRPr="00321B05" w:rsidRDefault="00681990" w:rsidP="00D9703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6322CE24" w14:textId="77777777" w:rsidR="00681990" w:rsidRPr="00321B05" w:rsidRDefault="00681990" w:rsidP="00D9703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آیین نامه بهداشت محیط مدارس و چک لیست بازرسی بهداشتی مدارس</w:t>
            </w:r>
          </w:p>
        </w:tc>
      </w:tr>
    </w:tbl>
    <w:p w14:paraId="65E90DEE" w14:textId="77777777" w:rsidR="00D26B82" w:rsidRPr="00321B05" w:rsidRDefault="00D26B82" w:rsidP="00681990">
      <w:pPr>
        <w:rPr>
          <w:color w:val="000000" w:themeColor="text1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21B05" w:rsidRPr="00321B05" w14:paraId="69857B9F" w14:textId="77777777" w:rsidTr="00D9703E">
        <w:trPr>
          <w:cantSplit/>
        </w:trPr>
        <w:tc>
          <w:tcPr>
            <w:tcW w:w="794" w:type="dxa"/>
            <w:shd w:val="clear" w:color="auto" w:fill="auto"/>
          </w:tcPr>
          <w:p w14:paraId="38C85308" w14:textId="77777777" w:rsidR="00D26B82" w:rsidRPr="00321B05" w:rsidRDefault="00D26B82" w:rsidP="00D9703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78261F23" w14:textId="77777777" w:rsidR="00D26B82" w:rsidRPr="00321B05" w:rsidRDefault="00D26B82" w:rsidP="00D9703E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نام آزمون: بهداشت محیط مدارس</w:t>
            </w:r>
          </w:p>
        </w:tc>
      </w:tr>
      <w:tr w:rsidR="00321B05" w:rsidRPr="00321B05" w14:paraId="2535760D" w14:textId="77777777" w:rsidTr="00D9703E">
        <w:trPr>
          <w:cantSplit/>
          <w:trHeight w:val="835"/>
        </w:trPr>
        <w:tc>
          <w:tcPr>
            <w:tcW w:w="794" w:type="dxa"/>
          </w:tcPr>
          <w:p w14:paraId="40E470FB" w14:textId="77777777" w:rsidR="00D26B82" w:rsidRPr="00321B05" w:rsidRDefault="00554DDE" w:rsidP="00D9703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57</w:t>
            </w:r>
          </w:p>
        </w:tc>
        <w:tc>
          <w:tcPr>
            <w:tcW w:w="9411" w:type="dxa"/>
            <w:gridSpan w:val="2"/>
          </w:tcPr>
          <w:p w14:paraId="16CF2E71" w14:textId="77777777" w:rsidR="00D26B82" w:rsidRPr="00321B05" w:rsidRDefault="00D26B82" w:rsidP="00D26B82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طبق چک لیست بازرسی بهداشتی مدارس کدام یک از موارد ذیل جزو موارد بهداشت ساختمان  در مدارس می باشد؟</w:t>
            </w:r>
          </w:p>
        </w:tc>
      </w:tr>
      <w:tr w:rsidR="00321B05" w:rsidRPr="00321B05" w14:paraId="276B5D4C" w14:textId="77777777" w:rsidTr="00D9703E">
        <w:trPr>
          <w:cantSplit/>
        </w:trPr>
        <w:tc>
          <w:tcPr>
            <w:tcW w:w="794" w:type="dxa"/>
          </w:tcPr>
          <w:p w14:paraId="0EFE91C4" w14:textId="77777777" w:rsidR="00D26B82" w:rsidRPr="00321B05" w:rsidRDefault="00D26B82" w:rsidP="00D9703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572AB2CA" w14:textId="77777777" w:rsidR="00D26B82" w:rsidRPr="00321B05" w:rsidRDefault="00D26B82" w:rsidP="00D9703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1C19DE21" w14:textId="77777777" w:rsidR="00D26B82" w:rsidRPr="00321B05" w:rsidRDefault="00D26B82" w:rsidP="00D26B82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Cs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bCs/>
                <w:color w:val="000000" w:themeColor="text1"/>
                <w:rtl/>
                <w:lang w:bidi="fa-IR"/>
              </w:rPr>
              <w:t>محل احداث مدرسه مطابق ضوابط بوده و مورد تایید می باشد؟</w:t>
            </w:r>
          </w:p>
        </w:tc>
      </w:tr>
      <w:tr w:rsidR="00321B05" w:rsidRPr="00321B05" w14:paraId="763205AB" w14:textId="77777777" w:rsidTr="00D9703E">
        <w:trPr>
          <w:cantSplit/>
        </w:trPr>
        <w:tc>
          <w:tcPr>
            <w:tcW w:w="794" w:type="dxa"/>
          </w:tcPr>
          <w:p w14:paraId="5CE7071F" w14:textId="77777777" w:rsidR="00D26B82" w:rsidRPr="00321B05" w:rsidRDefault="00D26B82" w:rsidP="00D9703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26091A4A" w14:textId="77777777" w:rsidR="00D26B82" w:rsidRPr="00321B05" w:rsidRDefault="00D26B82" w:rsidP="00D9703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46423D2F" w14:textId="77777777" w:rsidR="00D26B82" w:rsidRPr="00321B05" w:rsidRDefault="00D26B82" w:rsidP="00D26B82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Cs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bCs/>
                <w:color w:val="000000" w:themeColor="text1"/>
                <w:rtl/>
                <w:lang w:bidi="fa-IR"/>
              </w:rPr>
              <w:t>تمهیدات لازم جهت کنترل حشرات و جوندگان مورد تایید است؟</w:t>
            </w:r>
          </w:p>
        </w:tc>
      </w:tr>
      <w:tr w:rsidR="00321B05" w:rsidRPr="00321B05" w14:paraId="0BF12606" w14:textId="77777777" w:rsidTr="00D9703E">
        <w:trPr>
          <w:cantSplit/>
        </w:trPr>
        <w:tc>
          <w:tcPr>
            <w:tcW w:w="794" w:type="dxa"/>
          </w:tcPr>
          <w:p w14:paraId="781069E7" w14:textId="77777777" w:rsidR="00D26B82" w:rsidRPr="00321B05" w:rsidRDefault="00D26B82" w:rsidP="00D9703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28BBBBA1" w14:textId="77777777" w:rsidR="00D26B82" w:rsidRPr="00321B05" w:rsidRDefault="00D26B82" w:rsidP="00D9703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4519DAF1" w14:textId="77777777" w:rsidR="00D26B82" w:rsidRPr="00321B05" w:rsidRDefault="00D26B82" w:rsidP="002F379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Cs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bCs/>
                <w:color w:val="000000" w:themeColor="text1"/>
                <w:rtl/>
                <w:lang w:bidi="fa-IR"/>
              </w:rPr>
              <w:t xml:space="preserve">مساحت زمین متناسب با تعداد دانش </w:t>
            </w:r>
            <w:r w:rsidR="002F3795" w:rsidRPr="00321B05">
              <w:rPr>
                <w:rStyle w:val="StyleComplexNazanin"/>
                <w:rFonts w:asciiTheme="majorBidi" w:hAnsiTheme="majorBidi" w:cs="B Nazanin" w:hint="cs"/>
                <w:bCs/>
                <w:color w:val="000000" w:themeColor="text1"/>
                <w:rtl/>
                <w:lang w:bidi="fa-IR"/>
              </w:rPr>
              <w:t>آ</w:t>
            </w:r>
            <w:r w:rsidRPr="00321B05">
              <w:rPr>
                <w:rStyle w:val="StyleComplexNazanin"/>
                <w:rFonts w:asciiTheme="majorBidi" w:hAnsiTheme="majorBidi" w:cs="B Nazanin" w:hint="cs"/>
                <w:bCs/>
                <w:color w:val="000000" w:themeColor="text1"/>
                <w:rtl/>
                <w:lang w:bidi="fa-IR"/>
              </w:rPr>
              <w:t>موزان می باشد؟</w:t>
            </w:r>
          </w:p>
        </w:tc>
      </w:tr>
      <w:tr w:rsidR="00321B05" w:rsidRPr="00321B05" w14:paraId="7C1879BB" w14:textId="77777777" w:rsidTr="00D9703E">
        <w:trPr>
          <w:cantSplit/>
        </w:trPr>
        <w:tc>
          <w:tcPr>
            <w:tcW w:w="794" w:type="dxa"/>
          </w:tcPr>
          <w:p w14:paraId="3D4C58D2" w14:textId="77777777" w:rsidR="00D26B82" w:rsidRPr="00321B05" w:rsidRDefault="00D26B82" w:rsidP="00D9703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34F84350" w14:textId="77777777" w:rsidR="00D26B82" w:rsidRPr="00321B05" w:rsidRDefault="00D26B82" w:rsidP="00D9703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333B116E" w14:textId="77777777" w:rsidR="00D26B82" w:rsidRPr="00321B05" w:rsidRDefault="00D26B82" w:rsidP="00D9703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Cs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bCs/>
                <w:color w:val="000000" w:themeColor="text1"/>
                <w:rtl/>
                <w:lang w:bidi="fa-IR"/>
              </w:rPr>
              <w:t xml:space="preserve">هرسه مورد     </w:t>
            </w:r>
          </w:p>
        </w:tc>
      </w:tr>
      <w:tr w:rsidR="00D26B82" w:rsidRPr="00321B05" w14:paraId="44BFE8F1" w14:textId="77777777" w:rsidTr="00D9703E">
        <w:trPr>
          <w:cantSplit/>
        </w:trPr>
        <w:tc>
          <w:tcPr>
            <w:tcW w:w="794" w:type="dxa"/>
          </w:tcPr>
          <w:p w14:paraId="5202F3CB" w14:textId="77777777" w:rsidR="00D26B82" w:rsidRPr="00321B05" w:rsidRDefault="00D26B82" w:rsidP="00D9703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564F8C22" w14:textId="77777777" w:rsidR="00D26B82" w:rsidRPr="00321B05" w:rsidRDefault="00D26B82" w:rsidP="00D9703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آیین نامه بهداشت محیط مدارس و چک لیست بازرسی بهداشتی مدارس</w:t>
            </w:r>
          </w:p>
        </w:tc>
      </w:tr>
    </w:tbl>
    <w:p w14:paraId="1158314E" w14:textId="77777777" w:rsidR="00554DDE" w:rsidRPr="00321B05" w:rsidRDefault="00554DDE" w:rsidP="00D26B82">
      <w:pPr>
        <w:rPr>
          <w:color w:val="000000" w:themeColor="text1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21B05" w:rsidRPr="00321B05" w14:paraId="21CDB283" w14:textId="77777777" w:rsidTr="00D9703E">
        <w:trPr>
          <w:cantSplit/>
        </w:trPr>
        <w:tc>
          <w:tcPr>
            <w:tcW w:w="794" w:type="dxa"/>
            <w:shd w:val="clear" w:color="auto" w:fill="auto"/>
          </w:tcPr>
          <w:p w14:paraId="7F68494F" w14:textId="77777777" w:rsidR="00554DDE" w:rsidRPr="00321B05" w:rsidRDefault="00554DDE" w:rsidP="00D9703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5ED162F1" w14:textId="77777777" w:rsidR="00554DDE" w:rsidRPr="00321B05" w:rsidRDefault="00554DDE" w:rsidP="00D9703E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نام آزمون: بهداشت محیط مدارس</w:t>
            </w:r>
          </w:p>
        </w:tc>
      </w:tr>
      <w:tr w:rsidR="00321B05" w:rsidRPr="00321B05" w14:paraId="4FF5AC40" w14:textId="77777777" w:rsidTr="00D9703E">
        <w:trPr>
          <w:cantSplit/>
          <w:trHeight w:val="835"/>
        </w:trPr>
        <w:tc>
          <w:tcPr>
            <w:tcW w:w="794" w:type="dxa"/>
          </w:tcPr>
          <w:p w14:paraId="6B4601D6" w14:textId="77777777" w:rsidR="00554DDE" w:rsidRPr="00321B05" w:rsidRDefault="00D9703E" w:rsidP="00D9703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58</w:t>
            </w:r>
          </w:p>
        </w:tc>
        <w:tc>
          <w:tcPr>
            <w:tcW w:w="9411" w:type="dxa"/>
            <w:gridSpan w:val="2"/>
          </w:tcPr>
          <w:p w14:paraId="77C15C0F" w14:textId="77777777" w:rsidR="00554DDE" w:rsidRPr="00321B05" w:rsidRDefault="00554DDE" w:rsidP="00554DD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وضعیت دما، رطوبت، تهویه و روشنایی در مدارس به ترتیب مربوط به کدام بخش چک لیست بازرسی بهداشتی مدارس می باشد؟</w:t>
            </w:r>
          </w:p>
        </w:tc>
      </w:tr>
      <w:tr w:rsidR="00321B05" w:rsidRPr="00321B05" w14:paraId="68A8AE31" w14:textId="77777777" w:rsidTr="00D9703E">
        <w:trPr>
          <w:cantSplit/>
        </w:trPr>
        <w:tc>
          <w:tcPr>
            <w:tcW w:w="794" w:type="dxa"/>
          </w:tcPr>
          <w:p w14:paraId="1EDDF662" w14:textId="77777777" w:rsidR="00554DDE" w:rsidRPr="00321B05" w:rsidRDefault="00554DDE" w:rsidP="00D9703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4441CCFE" w14:textId="77777777" w:rsidR="00554DDE" w:rsidRPr="00321B05" w:rsidRDefault="00554DDE" w:rsidP="00D9703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2B61F960" w14:textId="77777777" w:rsidR="00554DDE" w:rsidRPr="00321B05" w:rsidRDefault="00554DDE" w:rsidP="00554DD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Cs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bCs/>
                <w:color w:val="000000" w:themeColor="text1"/>
                <w:rtl/>
                <w:lang w:bidi="fa-IR"/>
              </w:rPr>
              <w:t xml:space="preserve">بهداشت ساختمان، بهداشت ساختمان، ابزار و تجهیزات ، ایمنی </w:t>
            </w:r>
          </w:p>
        </w:tc>
      </w:tr>
      <w:tr w:rsidR="00321B05" w:rsidRPr="00321B05" w14:paraId="74667BD4" w14:textId="77777777" w:rsidTr="00D9703E">
        <w:trPr>
          <w:cantSplit/>
        </w:trPr>
        <w:tc>
          <w:tcPr>
            <w:tcW w:w="794" w:type="dxa"/>
          </w:tcPr>
          <w:p w14:paraId="2A2F713B" w14:textId="77777777" w:rsidR="00554DDE" w:rsidRPr="00321B05" w:rsidRDefault="00554DDE" w:rsidP="00D9703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7917BFB1" w14:textId="77777777" w:rsidR="00554DDE" w:rsidRPr="00321B05" w:rsidRDefault="00554DDE" w:rsidP="00D9703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1F21F2A6" w14:textId="77777777" w:rsidR="00554DDE" w:rsidRPr="00321B05" w:rsidRDefault="00554DDE" w:rsidP="00D9703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Cs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bCs/>
                <w:color w:val="000000" w:themeColor="text1"/>
                <w:rtl/>
                <w:lang w:bidi="fa-IR"/>
              </w:rPr>
              <w:t>بهداشت ساختمان، بهداشت ساختمان، بهداشت ساختمان، بهداشت ساختمان</w:t>
            </w:r>
          </w:p>
        </w:tc>
      </w:tr>
      <w:tr w:rsidR="00321B05" w:rsidRPr="00321B05" w14:paraId="1546978A" w14:textId="77777777" w:rsidTr="00D9703E">
        <w:trPr>
          <w:cantSplit/>
        </w:trPr>
        <w:tc>
          <w:tcPr>
            <w:tcW w:w="794" w:type="dxa"/>
          </w:tcPr>
          <w:p w14:paraId="1AA976B1" w14:textId="77777777" w:rsidR="00554DDE" w:rsidRPr="00321B05" w:rsidRDefault="00554DDE" w:rsidP="00D9703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723B35BF" w14:textId="77777777" w:rsidR="00554DDE" w:rsidRPr="00321B05" w:rsidRDefault="00554DDE" w:rsidP="00D9703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6489CB3C" w14:textId="77777777" w:rsidR="00554DDE" w:rsidRPr="00321B05" w:rsidRDefault="00554DDE" w:rsidP="00D9703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Cs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bCs/>
                <w:color w:val="000000" w:themeColor="text1"/>
                <w:rtl/>
                <w:lang w:bidi="fa-IR"/>
              </w:rPr>
              <w:t xml:space="preserve">بهداشت ساختمان، بهداشت ساختمان، ایمنی، ایمنی، </w:t>
            </w:r>
          </w:p>
        </w:tc>
      </w:tr>
      <w:tr w:rsidR="00321B05" w:rsidRPr="00321B05" w14:paraId="22FAF734" w14:textId="77777777" w:rsidTr="00D9703E">
        <w:trPr>
          <w:cantSplit/>
        </w:trPr>
        <w:tc>
          <w:tcPr>
            <w:tcW w:w="794" w:type="dxa"/>
          </w:tcPr>
          <w:p w14:paraId="50303B56" w14:textId="77777777" w:rsidR="00554DDE" w:rsidRPr="00321B05" w:rsidRDefault="00554DDE" w:rsidP="00D9703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6561208A" w14:textId="77777777" w:rsidR="00554DDE" w:rsidRPr="00321B05" w:rsidRDefault="00554DDE" w:rsidP="00D9703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5A2A4737" w14:textId="77777777" w:rsidR="00554DDE" w:rsidRPr="00321B05" w:rsidRDefault="00554DDE" w:rsidP="00D9703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Cs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bCs/>
                <w:color w:val="000000" w:themeColor="text1"/>
                <w:rtl/>
                <w:lang w:bidi="fa-IR"/>
              </w:rPr>
              <w:t xml:space="preserve">هیچ کدام     </w:t>
            </w:r>
          </w:p>
        </w:tc>
      </w:tr>
      <w:tr w:rsidR="00554DDE" w:rsidRPr="00321B05" w14:paraId="5272F0DA" w14:textId="77777777" w:rsidTr="00D9703E">
        <w:trPr>
          <w:cantSplit/>
        </w:trPr>
        <w:tc>
          <w:tcPr>
            <w:tcW w:w="794" w:type="dxa"/>
          </w:tcPr>
          <w:p w14:paraId="10EA40CA" w14:textId="77777777" w:rsidR="00554DDE" w:rsidRPr="00321B05" w:rsidRDefault="00554DDE" w:rsidP="00D9703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05C43005" w14:textId="77777777" w:rsidR="00554DDE" w:rsidRPr="00321B05" w:rsidRDefault="00554DDE" w:rsidP="00D9703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آیین نامه بهداشت محیط مدارس و چک لیست بازرسی بهداشتی مدارس</w:t>
            </w:r>
          </w:p>
        </w:tc>
      </w:tr>
    </w:tbl>
    <w:p w14:paraId="1E8ECE83" w14:textId="77777777" w:rsidR="00D9703E" w:rsidRPr="00321B05" w:rsidRDefault="00D9703E" w:rsidP="00554DDE">
      <w:pPr>
        <w:rPr>
          <w:color w:val="000000" w:themeColor="text1"/>
        </w:rPr>
      </w:pPr>
    </w:p>
    <w:p w14:paraId="67953FF8" w14:textId="77777777" w:rsidR="00D9703E" w:rsidRPr="00321B05" w:rsidRDefault="00D9703E" w:rsidP="00D9703E">
      <w:pPr>
        <w:rPr>
          <w:color w:val="000000" w:themeColor="text1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21B05" w:rsidRPr="00321B05" w14:paraId="48EAC381" w14:textId="77777777" w:rsidTr="00D9703E">
        <w:trPr>
          <w:cantSplit/>
        </w:trPr>
        <w:tc>
          <w:tcPr>
            <w:tcW w:w="794" w:type="dxa"/>
            <w:shd w:val="clear" w:color="auto" w:fill="auto"/>
          </w:tcPr>
          <w:p w14:paraId="63C3F8C4" w14:textId="77777777" w:rsidR="00D9703E" w:rsidRPr="00321B05" w:rsidRDefault="00D9703E" w:rsidP="00D9703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702B51B7" w14:textId="77777777" w:rsidR="00D9703E" w:rsidRPr="00321B05" w:rsidRDefault="00D9703E" w:rsidP="00D9703E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نام آزمون: بهداشت محیط مدارس</w:t>
            </w:r>
          </w:p>
        </w:tc>
      </w:tr>
      <w:tr w:rsidR="00321B05" w:rsidRPr="00321B05" w14:paraId="7A1AE209" w14:textId="77777777" w:rsidTr="00D9703E">
        <w:trPr>
          <w:cantSplit/>
          <w:trHeight w:val="835"/>
        </w:trPr>
        <w:tc>
          <w:tcPr>
            <w:tcW w:w="794" w:type="dxa"/>
          </w:tcPr>
          <w:p w14:paraId="715B0699" w14:textId="77777777" w:rsidR="00D9703E" w:rsidRPr="00321B05" w:rsidRDefault="00D356DA" w:rsidP="00D9703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59</w:t>
            </w:r>
          </w:p>
        </w:tc>
        <w:tc>
          <w:tcPr>
            <w:tcW w:w="9411" w:type="dxa"/>
            <w:gridSpan w:val="2"/>
          </w:tcPr>
          <w:p w14:paraId="4C191A83" w14:textId="77777777" w:rsidR="00D9703E" w:rsidRPr="00321B05" w:rsidRDefault="00D9703E" w:rsidP="00D356DA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 xml:space="preserve">کدام یک از موارد ذیل جزو </w:t>
            </w:r>
            <w:r w:rsidR="00D356DA" w:rsidRPr="00321B05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شرایط ایمنی</w:t>
            </w:r>
            <w:r w:rsidRPr="00321B05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 xml:space="preserve"> در </w:t>
            </w:r>
            <w:r w:rsidR="00D356DA" w:rsidRPr="00321B05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 xml:space="preserve">چک لیست بازرسی بهداشتی در </w:t>
            </w:r>
            <w:r w:rsidRPr="00321B05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 xml:space="preserve">مدارس </w:t>
            </w:r>
            <w:r w:rsidR="00D356DA" w:rsidRPr="00321B05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</w:t>
            </w:r>
            <w:r w:rsidRPr="00321B05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ی باشد؟</w:t>
            </w:r>
          </w:p>
        </w:tc>
      </w:tr>
      <w:tr w:rsidR="00321B05" w:rsidRPr="00321B05" w14:paraId="47A73B11" w14:textId="77777777" w:rsidTr="00D9703E">
        <w:trPr>
          <w:cantSplit/>
        </w:trPr>
        <w:tc>
          <w:tcPr>
            <w:tcW w:w="794" w:type="dxa"/>
          </w:tcPr>
          <w:p w14:paraId="745E7A4A" w14:textId="77777777" w:rsidR="00D9703E" w:rsidRPr="00321B05" w:rsidRDefault="00D9703E" w:rsidP="00D9703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67864F02" w14:textId="77777777" w:rsidR="00D9703E" w:rsidRPr="00321B05" w:rsidRDefault="00D9703E" w:rsidP="00D9703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2691EFBF" w14:textId="77777777" w:rsidR="00D9703E" w:rsidRPr="00321B05" w:rsidRDefault="00D356DA" w:rsidP="002F379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Cs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bCs/>
                <w:color w:val="000000" w:themeColor="text1"/>
                <w:rtl/>
                <w:lang w:bidi="fa-IR"/>
              </w:rPr>
              <w:t>اصول ایمنی در آزمایشگاه، کارگاه و سالن های ورزشی و بازی مطابق ضوابط رعایت گردد</w:t>
            </w:r>
            <w:r w:rsidR="002F3795" w:rsidRPr="00321B05">
              <w:rPr>
                <w:rStyle w:val="StyleComplexNazanin"/>
                <w:rFonts w:asciiTheme="majorBidi" w:hAnsiTheme="majorBidi" w:cs="B Nazanin" w:hint="cs"/>
                <w:bCs/>
                <w:color w:val="000000" w:themeColor="text1"/>
                <w:rtl/>
                <w:lang w:bidi="fa-IR"/>
              </w:rPr>
              <w:t>.</w:t>
            </w:r>
          </w:p>
        </w:tc>
      </w:tr>
      <w:tr w:rsidR="00321B05" w:rsidRPr="00321B05" w14:paraId="15F438A1" w14:textId="77777777" w:rsidTr="00D9703E">
        <w:trPr>
          <w:cantSplit/>
        </w:trPr>
        <w:tc>
          <w:tcPr>
            <w:tcW w:w="794" w:type="dxa"/>
          </w:tcPr>
          <w:p w14:paraId="7591DC5B" w14:textId="77777777" w:rsidR="00D9703E" w:rsidRPr="00321B05" w:rsidRDefault="00D9703E" w:rsidP="00D9703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77BF7F73" w14:textId="77777777" w:rsidR="00D9703E" w:rsidRPr="00321B05" w:rsidRDefault="00D9703E" w:rsidP="00D9703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08894A4E" w14:textId="77777777" w:rsidR="00D9703E" w:rsidRPr="00321B05" w:rsidRDefault="00D356DA" w:rsidP="002F379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Cs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bCs/>
                <w:color w:val="000000" w:themeColor="text1"/>
                <w:rtl/>
                <w:lang w:bidi="fa-IR"/>
              </w:rPr>
              <w:t xml:space="preserve">کفپوش ایمنی زیر تابلو های برق و آب سرکن نصب شده </w:t>
            </w:r>
            <w:r w:rsidR="002F3795" w:rsidRPr="00321B05">
              <w:rPr>
                <w:rStyle w:val="StyleComplexNazanin"/>
                <w:rFonts w:asciiTheme="majorBidi" w:hAnsiTheme="majorBidi" w:cs="B Nazanin" w:hint="cs"/>
                <w:bCs/>
                <w:color w:val="000000" w:themeColor="text1"/>
                <w:rtl/>
                <w:lang w:bidi="fa-IR"/>
              </w:rPr>
              <w:t>باشد.</w:t>
            </w:r>
          </w:p>
        </w:tc>
      </w:tr>
      <w:tr w:rsidR="00321B05" w:rsidRPr="00321B05" w14:paraId="6843EC91" w14:textId="77777777" w:rsidTr="00D9703E">
        <w:trPr>
          <w:cantSplit/>
        </w:trPr>
        <w:tc>
          <w:tcPr>
            <w:tcW w:w="794" w:type="dxa"/>
          </w:tcPr>
          <w:p w14:paraId="552D24FF" w14:textId="77777777" w:rsidR="00D9703E" w:rsidRPr="00321B05" w:rsidRDefault="00D9703E" w:rsidP="00D9703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3FF1206E" w14:textId="77777777" w:rsidR="00D9703E" w:rsidRPr="00321B05" w:rsidRDefault="00D9703E" w:rsidP="00D9703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2075F4FA" w14:textId="77777777" w:rsidR="00D9703E" w:rsidRPr="00321B05" w:rsidRDefault="00D356DA" w:rsidP="002F379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Cs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bCs/>
                <w:color w:val="000000" w:themeColor="text1"/>
                <w:rtl/>
                <w:lang w:bidi="fa-IR"/>
              </w:rPr>
              <w:t>تابلو های هشدار دهنده ایمنی، مسیر های فرار و راههای خروج اضطراری، ت</w:t>
            </w:r>
            <w:r w:rsidR="002F3795" w:rsidRPr="00321B05">
              <w:rPr>
                <w:rStyle w:val="StyleComplexNazanin"/>
                <w:rFonts w:asciiTheme="majorBidi" w:hAnsiTheme="majorBidi" w:cs="B Nazanin" w:hint="cs"/>
                <w:bCs/>
                <w:color w:val="000000" w:themeColor="text1"/>
                <w:rtl/>
                <w:lang w:bidi="fa-IR"/>
              </w:rPr>
              <w:t>ا</w:t>
            </w:r>
            <w:r w:rsidRPr="00321B05">
              <w:rPr>
                <w:rStyle w:val="StyleComplexNazanin"/>
                <w:rFonts w:asciiTheme="majorBidi" w:hAnsiTheme="majorBidi" w:cs="B Nazanin" w:hint="cs"/>
                <w:bCs/>
                <w:color w:val="000000" w:themeColor="text1"/>
                <w:rtl/>
                <w:lang w:bidi="fa-IR"/>
              </w:rPr>
              <w:t xml:space="preserve">بلو های برق و امثال آن در مدرسه وجود </w:t>
            </w:r>
            <w:r w:rsidR="002F3795" w:rsidRPr="00321B05">
              <w:rPr>
                <w:rStyle w:val="StyleComplexNazanin"/>
                <w:rFonts w:asciiTheme="majorBidi" w:hAnsiTheme="majorBidi" w:cs="B Nazanin" w:hint="cs"/>
                <w:bCs/>
                <w:color w:val="000000" w:themeColor="text1"/>
                <w:rtl/>
                <w:lang w:bidi="fa-IR"/>
              </w:rPr>
              <w:t>داشته باشد.</w:t>
            </w:r>
            <w:r w:rsidRPr="00321B05">
              <w:rPr>
                <w:rStyle w:val="StyleComplexNazanin"/>
                <w:rFonts w:asciiTheme="majorBidi" w:hAnsiTheme="majorBidi" w:cs="B Nazanin" w:hint="cs"/>
                <w:bCs/>
                <w:color w:val="000000" w:themeColor="text1"/>
                <w:rtl/>
                <w:lang w:bidi="fa-IR"/>
              </w:rPr>
              <w:t xml:space="preserve"> </w:t>
            </w:r>
          </w:p>
        </w:tc>
      </w:tr>
      <w:tr w:rsidR="00321B05" w:rsidRPr="00321B05" w14:paraId="0D042FD3" w14:textId="77777777" w:rsidTr="00D9703E">
        <w:trPr>
          <w:cantSplit/>
        </w:trPr>
        <w:tc>
          <w:tcPr>
            <w:tcW w:w="794" w:type="dxa"/>
          </w:tcPr>
          <w:p w14:paraId="10D75709" w14:textId="77777777" w:rsidR="00D9703E" w:rsidRPr="00321B05" w:rsidRDefault="00D9703E" w:rsidP="00D9703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3032BE60" w14:textId="77777777" w:rsidR="00D9703E" w:rsidRPr="00321B05" w:rsidRDefault="00D9703E" w:rsidP="00D9703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25BE3501" w14:textId="77777777" w:rsidR="00D9703E" w:rsidRPr="00321B05" w:rsidRDefault="00D356DA" w:rsidP="00D9703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Cs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bCs/>
                <w:color w:val="000000" w:themeColor="text1"/>
                <w:rtl/>
                <w:lang w:bidi="fa-IR"/>
              </w:rPr>
              <w:t>هر سه مورد</w:t>
            </w:r>
            <w:r w:rsidR="00D9703E" w:rsidRPr="00321B05">
              <w:rPr>
                <w:rStyle w:val="StyleComplexNazanin"/>
                <w:rFonts w:asciiTheme="majorBidi" w:hAnsiTheme="majorBidi" w:cs="B Nazanin" w:hint="cs"/>
                <w:bCs/>
                <w:color w:val="000000" w:themeColor="text1"/>
                <w:rtl/>
                <w:lang w:bidi="fa-IR"/>
              </w:rPr>
              <w:t xml:space="preserve">     </w:t>
            </w:r>
          </w:p>
        </w:tc>
      </w:tr>
      <w:tr w:rsidR="00D9703E" w:rsidRPr="00321B05" w14:paraId="1AE672A7" w14:textId="77777777" w:rsidTr="00D9703E">
        <w:trPr>
          <w:cantSplit/>
        </w:trPr>
        <w:tc>
          <w:tcPr>
            <w:tcW w:w="794" w:type="dxa"/>
          </w:tcPr>
          <w:p w14:paraId="74AB5790" w14:textId="77777777" w:rsidR="00D9703E" w:rsidRPr="00321B05" w:rsidRDefault="00D9703E" w:rsidP="00D9703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6C4B2C11" w14:textId="77777777" w:rsidR="00D9703E" w:rsidRPr="00321B05" w:rsidRDefault="00D9703E" w:rsidP="00D9703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آیین نامه بهداشت محیط مدارس و چک لیست بازرسی بهداشتی مدارس</w:t>
            </w:r>
          </w:p>
        </w:tc>
      </w:tr>
    </w:tbl>
    <w:p w14:paraId="15C9287E" w14:textId="77777777" w:rsidR="00D356DA" w:rsidRPr="00321B05" w:rsidRDefault="00D356DA" w:rsidP="00D9703E">
      <w:pPr>
        <w:rPr>
          <w:color w:val="000000" w:themeColor="text1"/>
        </w:rPr>
      </w:pPr>
    </w:p>
    <w:p w14:paraId="6123299C" w14:textId="77777777" w:rsidR="00D356DA" w:rsidRPr="00321B05" w:rsidRDefault="00D356DA" w:rsidP="00D356DA">
      <w:pPr>
        <w:rPr>
          <w:color w:val="000000" w:themeColor="text1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21B05" w:rsidRPr="00321B05" w14:paraId="66A67F4E" w14:textId="77777777" w:rsidTr="00271B02">
        <w:trPr>
          <w:cantSplit/>
        </w:trPr>
        <w:tc>
          <w:tcPr>
            <w:tcW w:w="794" w:type="dxa"/>
            <w:shd w:val="clear" w:color="auto" w:fill="auto"/>
          </w:tcPr>
          <w:p w14:paraId="1D003C96" w14:textId="77777777" w:rsidR="00D356DA" w:rsidRPr="00321B05" w:rsidRDefault="00D356DA" w:rsidP="00271B02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2D210416" w14:textId="77777777" w:rsidR="00D356DA" w:rsidRPr="00321B05" w:rsidRDefault="00D356DA" w:rsidP="00271B02">
            <w:pPr>
              <w:pStyle w:val="a3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نام آزمون: بهداشت محیط مدارس</w:t>
            </w:r>
          </w:p>
        </w:tc>
      </w:tr>
      <w:tr w:rsidR="00321B05" w:rsidRPr="00321B05" w14:paraId="36A4BCFB" w14:textId="77777777" w:rsidTr="00271B02">
        <w:trPr>
          <w:cantSplit/>
          <w:trHeight w:val="835"/>
        </w:trPr>
        <w:tc>
          <w:tcPr>
            <w:tcW w:w="794" w:type="dxa"/>
          </w:tcPr>
          <w:p w14:paraId="1C6EBFD6" w14:textId="77777777" w:rsidR="00D356DA" w:rsidRPr="00321B05" w:rsidRDefault="00F96EF7" w:rsidP="00271B02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60</w:t>
            </w:r>
          </w:p>
        </w:tc>
        <w:tc>
          <w:tcPr>
            <w:tcW w:w="9411" w:type="dxa"/>
            <w:gridSpan w:val="2"/>
          </w:tcPr>
          <w:p w14:paraId="5FC228D1" w14:textId="77777777" w:rsidR="00D356DA" w:rsidRPr="00321B05" w:rsidRDefault="00D356DA" w:rsidP="002F3795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کدام یک از مواد غذایی ذیل</w:t>
            </w:r>
            <w:r w:rsidR="002F3795" w:rsidRPr="00321B05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،</w:t>
            </w:r>
            <w:r w:rsidRPr="00321B05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 xml:space="preserve"> جزو مواد غذایی غیر مجاز برای عرضه در </w:t>
            </w:r>
            <w:r w:rsidR="00022A55" w:rsidRPr="00321B05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پایگاه تغذیه سالم</w:t>
            </w:r>
            <w:r w:rsidRPr="00321B05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 xml:space="preserve"> مدارس می باشد؟</w:t>
            </w:r>
          </w:p>
        </w:tc>
      </w:tr>
      <w:tr w:rsidR="00321B05" w:rsidRPr="00321B05" w14:paraId="6AE66819" w14:textId="77777777" w:rsidTr="00271B02">
        <w:trPr>
          <w:cantSplit/>
        </w:trPr>
        <w:tc>
          <w:tcPr>
            <w:tcW w:w="794" w:type="dxa"/>
          </w:tcPr>
          <w:p w14:paraId="68F2C7F7" w14:textId="77777777" w:rsidR="00D356DA" w:rsidRPr="00321B05" w:rsidRDefault="00D356DA" w:rsidP="00271B02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44EE4651" w14:textId="77777777" w:rsidR="00D356DA" w:rsidRPr="00321B05" w:rsidRDefault="00D356DA" w:rsidP="00271B02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040C675F" w14:textId="77777777" w:rsidR="00D356DA" w:rsidRPr="00321B05" w:rsidRDefault="00D356DA" w:rsidP="003713C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Cs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bCs/>
                <w:color w:val="000000" w:themeColor="text1"/>
                <w:rtl/>
                <w:lang w:bidi="fa-IR"/>
              </w:rPr>
              <w:t>چیپس</w:t>
            </w:r>
            <w:r w:rsidR="00022A55" w:rsidRPr="00321B05">
              <w:rPr>
                <w:rStyle w:val="StyleComplexNazanin"/>
                <w:rFonts w:asciiTheme="majorBidi" w:hAnsiTheme="majorBidi" w:cs="B Nazanin" w:hint="cs"/>
                <w:bCs/>
                <w:color w:val="000000" w:themeColor="text1"/>
                <w:rtl/>
                <w:lang w:bidi="fa-IR"/>
              </w:rPr>
              <w:t>،</w:t>
            </w:r>
            <w:r w:rsidRPr="00321B05">
              <w:rPr>
                <w:rStyle w:val="StyleComplexNazanin"/>
                <w:rFonts w:asciiTheme="majorBidi" w:hAnsiTheme="majorBidi" w:cs="B Nazanin" w:hint="cs"/>
                <w:bCs/>
                <w:color w:val="000000" w:themeColor="text1"/>
                <w:rtl/>
                <w:lang w:bidi="fa-IR"/>
              </w:rPr>
              <w:t xml:space="preserve"> پفک</w:t>
            </w:r>
            <w:r w:rsidR="00022A55" w:rsidRPr="00321B05">
              <w:rPr>
                <w:rStyle w:val="StyleComplexNazanin"/>
                <w:rFonts w:asciiTheme="majorBidi" w:hAnsiTheme="majorBidi" w:cs="B Nazanin" w:hint="cs"/>
                <w:bCs/>
                <w:color w:val="000000" w:themeColor="text1"/>
                <w:rtl/>
                <w:lang w:bidi="fa-IR"/>
              </w:rPr>
              <w:t xml:space="preserve"> و پاپ کورن های طعم دارو پنیری، انواع پیراشکی و دونات، پاستیل، </w:t>
            </w:r>
            <w:r w:rsidR="003713C4" w:rsidRPr="00321B05">
              <w:rPr>
                <w:rStyle w:val="StyleComplexNazanin"/>
                <w:rFonts w:asciiTheme="majorBidi" w:hAnsiTheme="majorBidi" w:cs="B Nazanin" w:hint="cs"/>
                <w:bCs/>
                <w:color w:val="000000" w:themeColor="text1"/>
                <w:rtl/>
                <w:lang w:bidi="fa-IR"/>
              </w:rPr>
              <w:t>ژ</w:t>
            </w:r>
            <w:r w:rsidR="00022A55" w:rsidRPr="00321B05">
              <w:rPr>
                <w:rStyle w:val="StyleComplexNazanin"/>
                <w:rFonts w:asciiTheme="majorBidi" w:hAnsiTheme="majorBidi" w:cs="B Nazanin" w:hint="cs"/>
                <w:bCs/>
                <w:color w:val="000000" w:themeColor="text1"/>
                <w:rtl/>
                <w:lang w:bidi="fa-IR"/>
              </w:rPr>
              <w:t>له و مارشمالو</w:t>
            </w:r>
            <w:r w:rsidR="003713C4" w:rsidRPr="00321B05">
              <w:rPr>
                <w:rStyle w:val="StyleComplexNazanin"/>
                <w:rFonts w:asciiTheme="majorBidi" w:hAnsiTheme="majorBidi" w:cs="B Nazanin" w:hint="cs"/>
                <w:bCs/>
                <w:color w:val="000000" w:themeColor="text1"/>
                <w:rtl/>
                <w:lang w:bidi="fa-IR"/>
              </w:rPr>
              <w:t>، بستنی یخی و بستنی روکش دار، انواع آبمیوه های صنعتی، انواع یخمک</w:t>
            </w:r>
          </w:p>
        </w:tc>
      </w:tr>
      <w:tr w:rsidR="00321B05" w:rsidRPr="00321B05" w14:paraId="215A05B7" w14:textId="77777777" w:rsidTr="00271B02">
        <w:trPr>
          <w:cantSplit/>
        </w:trPr>
        <w:tc>
          <w:tcPr>
            <w:tcW w:w="794" w:type="dxa"/>
          </w:tcPr>
          <w:p w14:paraId="243476F4" w14:textId="77777777" w:rsidR="00D356DA" w:rsidRPr="00321B05" w:rsidRDefault="00D356DA" w:rsidP="00271B02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0BC42976" w14:textId="77777777" w:rsidR="00D356DA" w:rsidRPr="00321B05" w:rsidRDefault="00D356DA" w:rsidP="00271B02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7F775DE5" w14:textId="77777777" w:rsidR="00D356DA" w:rsidRPr="00321B05" w:rsidRDefault="00022A55" w:rsidP="00022A5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Cs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bCs/>
                <w:color w:val="000000" w:themeColor="text1"/>
                <w:rtl/>
                <w:lang w:bidi="fa-IR"/>
              </w:rPr>
              <w:t>فالفل، سمبوسه، سالاد الویه، انواع اشترودل گوشتی و انواع سس ها</w:t>
            </w:r>
          </w:p>
        </w:tc>
      </w:tr>
      <w:tr w:rsidR="00321B05" w:rsidRPr="00321B05" w14:paraId="70869C83" w14:textId="77777777" w:rsidTr="00271B02">
        <w:trPr>
          <w:cantSplit/>
        </w:trPr>
        <w:tc>
          <w:tcPr>
            <w:tcW w:w="794" w:type="dxa"/>
          </w:tcPr>
          <w:p w14:paraId="159A0A23" w14:textId="77777777" w:rsidR="00D356DA" w:rsidRPr="00321B05" w:rsidRDefault="00D356DA" w:rsidP="00271B02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51838D39" w14:textId="77777777" w:rsidR="00D356DA" w:rsidRPr="00321B05" w:rsidRDefault="00D356DA" w:rsidP="00271B02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3ECD9980" w14:textId="77777777" w:rsidR="00D356DA" w:rsidRPr="00321B05" w:rsidRDefault="00D356DA" w:rsidP="002F379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Cs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bCs/>
                <w:color w:val="000000" w:themeColor="text1"/>
                <w:rtl/>
                <w:lang w:bidi="fa-IR"/>
              </w:rPr>
              <w:t>سوسیس، کالباس</w:t>
            </w:r>
            <w:r w:rsidR="002F3795" w:rsidRPr="00321B05">
              <w:rPr>
                <w:rStyle w:val="StyleComplexNazanin"/>
                <w:rFonts w:asciiTheme="majorBidi" w:hAnsiTheme="majorBidi" w:cs="B Nazanin" w:hint="cs"/>
                <w:bCs/>
                <w:color w:val="000000" w:themeColor="text1"/>
                <w:rtl/>
                <w:lang w:bidi="fa-IR"/>
              </w:rPr>
              <w:t>،</w:t>
            </w:r>
            <w:r w:rsidR="00257897" w:rsidRPr="00321B05">
              <w:rPr>
                <w:rStyle w:val="StyleComplexNazanin"/>
                <w:rFonts w:asciiTheme="majorBidi" w:hAnsiTheme="majorBidi" w:cs="B Nazanin" w:hint="cs"/>
                <w:bCs/>
                <w:color w:val="000000" w:themeColor="text1"/>
                <w:rtl/>
                <w:lang w:bidi="fa-IR"/>
              </w:rPr>
              <w:t xml:space="preserve"> انواع پیتزا</w:t>
            </w:r>
            <w:r w:rsidR="002F3795" w:rsidRPr="00321B05">
              <w:rPr>
                <w:rStyle w:val="StyleComplexNazanin"/>
                <w:rFonts w:asciiTheme="majorBidi" w:hAnsiTheme="majorBidi" w:cs="B Nazanin" w:hint="cs"/>
                <w:bCs/>
                <w:color w:val="000000" w:themeColor="text1"/>
                <w:rtl/>
                <w:lang w:bidi="fa-IR"/>
              </w:rPr>
              <w:t>، انواع همبرگر ها و</w:t>
            </w:r>
            <w:r w:rsidR="00257897" w:rsidRPr="00321B05">
              <w:rPr>
                <w:rStyle w:val="StyleComplexNazanin"/>
                <w:rFonts w:asciiTheme="majorBidi" w:hAnsiTheme="majorBidi" w:cs="B Nazanin" w:hint="cs"/>
                <w:bCs/>
                <w:color w:val="000000" w:themeColor="text1"/>
                <w:rtl/>
                <w:lang w:bidi="fa-IR"/>
              </w:rPr>
              <w:t xml:space="preserve"> کلیه فراورده هایی که در آنها سوسیس و کالباس وجود دارد</w:t>
            </w:r>
            <w:r w:rsidR="002F3795" w:rsidRPr="00321B05">
              <w:rPr>
                <w:rStyle w:val="StyleComplexNazanin"/>
                <w:rFonts w:asciiTheme="majorBidi" w:hAnsiTheme="majorBidi" w:cs="B Nazanin" w:hint="cs"/>
                <w:bCs/>
                <w:color w:val="000000" w:themeColor="text1"/>
                <w:rtl/>
                <w:lang w:bidi="fa-IR"/>
              </w:rPr>
              <w:t>.</w:t>
            </w:r>
          </w:p>
        </w:tc>
      </w:tr>
      <w:tr w:rsidR="00321B05" w:rsidRPr="00321B05" w14:paraId="4B48CC81" w14:textId="77777777" w:rsidTr="00271B02">
        <w:trPr>
          <w:cantSplit/>
        </w:trPr>
        <w:tc>
          <w:tcPr>
            <w:tcW w:w="794" w:type="dxa"/>
          </w:tcPr>
          <w:p w14:paraId="772F45B2" w14:textId="77777777" w:rsidR="00D356DA" w:rsidRPr="00321B05" w:rsidRDefault="00D356DA" w:rsidP="00271B02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67" w:type="dxa"/>
          </w:tcPr>
          <w:p w14:paraId="6B91C475" w14:textId="77777777" w:rsidR="00D356DA" w:rsidRPr="00321B05" w:rsidRDefault="00D356DA" w:rsidP="00271B02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522AB404" w14:textId="77777777" w:rsidR="00D356DA" w:rsidRPr="00321B05" w:rsidRDefault="00022A55" w:rsidP="00271B02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bCs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bCs/>
                <w:color w:val="000000" w:themeColor="text1"/>
                <w:rtl/>
                <w:lang w:bidi="fa-IR"/>
              </w:rPr>
              <w:t xml:space="preserve">همه موارد </w:t>
            </w:r>
            <w:r w:rsidR="00D356DA" w:rsidRPr="00321B05">
              <w:rPr>
                <w:rStyle w:val="StyleComplexNazanin"/>
                <w:rFonts w:asciiTheme="majorBidi" w:hAnsiTheme="majorBidi" w:cs="B Nazanin" w:hint="cs"/>
                <w:bCs/>
                <w:color w:val="000000" w:themeColor="text1"/>
                <w:rtl/>
                <w:lang w:bidi="fa-IR"/>
              </w:rPr>
              <w:t xml:space="preserve">     </w:t>
            </w:r>
          </w:p>
        </w:tc>
      </w:tr>
      <w:tr w:rsidR="00321B05" w:rsidRPr="00321B05" w14:paraId="52AFEADE" w14:textId="77777777" w:rsidTr="00271B02">
        <w:trPr>
          <w:cantSplit/>
        </w:trPr>
        <w:tc>
          <w:tcPr>
            <w:tcW w:w="794" w:type="dxa"/>
          </w:tcPr>
          <w:p w14:paraId="42DA3C8A" w14:textId="77777777" w:rsidR="00D356DA" w:rsidRPr="00321B05" w:rsidRDefault="00D356DA" w:rsidP="00271B02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49516581" w14:textId="77777777" w:rsidR="00D356DA" w:rsidRPr="00321B05" w:rsidRDefault="00D356DA" w:rsidP="00271B02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321B05">
              <w:rPr>
                <w:rStyle w:val="StyleComplexNazanin"/>
                <w:rFonts w:asciiTheme="majorBidi" w:hAnsiTheme="majorBidi" w:cs="B Nazanin" w:hint="cs"/>
                <w:color w:val="000000" w:themeColor="text1"/>
                <w:rtl/>
                <w:lang w:bidi="fa-IR"/>
              </w:rPr>
              <w:t>آیین نامه بهداشت محیط مدارس و چک لیست بازرسی بهداشتی مدارس</w:t>
            </w:r>
          </w:p>
        </w:tc>
      </w:tr>
    </w:tbl>
    <w:p w14:paraId="41D21ACB" w14:textId="77777777" w:rsidR="00F65941" w:rsidRPr="00321B05" w:rsidRDefault="00D356DA" w:rsidP="00D356DA">
      <w:pPr>
        <w:rPr>
          <w:color w:val="000000" w:themeColor="text1"/>
        </w:rPr>
      </w:pPr>
      <w:r w:rsidRPr="00321B05">
        <w:rPr>
          <w:rFonts w:hint="cs"/>
          <w:color w:val="000000" w:themeColor="text1"/>
          <w:rtl/>
        </w:rPr>
        <w:t xml:space="preserve">  </w:t>
      </w:r>
    </w:p>
    <w:sectPr w:rsidR="00F65941" w:rsidRPr="00321B05" w:rsidSect="00075C7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618" w:right="851" w:bottom="1440" w:left="851" w:header="709" w:footer="193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8898A9" w14:textId="77777777" w:rsidR="00771245" w:rsidRDefault="00771245">
      <w:r>
        <w:separator/>
      </w:r>
    </w:p>
  </w:endnote>
  <w:endnote w:type="continuationSeparator" w:id="0">
    <w:p w14:paraId="43110C5E" w14:textId="77777777" w:rsidR="00771245" w:rsidRDefault="007712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azanin">
    <w:altName w:val="Courier New"/>
    <w:charset w:val="B2"/>
    <w:family w:val="auto"/>
    <w:pitch w:val="variable"/>
    <w:sig w:usb0="00002000" w:usb1="00000000" w:usb2="00000000" w:usb3="00000000" w:csb0="0000004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BCD9F5" w14:textId="77777777" w:rsidR="003A7955" w:rsidRDefault="003A795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42DC2D" w14:textId="77777777" w:rsidR="003A7955" w:rsidRPr="001F3A0F" w:rsidRDefault="003A7955" w:rsidP="006D36FD">
    <w:pPr>
      <w:pStyle w:val="Footer"/>
      <w:jc w:val="right"/>
      <w:rPr>
        <w:rFonts w:cs="B Nazanin"/>
        <w:sz w:val="20"/>
        <w:szCs w:val="20"/>
        <w:rtl/>
      </w:rPr>
    </w:pPr>
    <w:r w:rsidRPr="001F3A0F">
      <w:rPr>
        <w:rFonts w:cs="B Nazanin" w:hint="cs"/>
        <w:sz w:val="20"/>
        <w:szCs w:val="20"/>
        <w:rtl/>
      </w:rPr>
      <w:t xml:space="preserve">صفحه  </w:t>
    </w:r>
    <w:r w:rsidRPr="001F3A0F">
      <w:rPr>
        <w:rStyle w:val="PageNumber"/>
        <w:rFonts w:cs="B Nazanin"/>
        <w:sz w:val="20"/>
        <w:szCs w:val="20"/>
      </w:rPr>
      <w:fldChar w:fldCharType="begin"/>
    </w:r>
    <w:r w:rsidRPr="001F3A0F">
      <w:rPr>
        <w:rStyle w:val="PageNumber"/>
        <w:rFonts w:cs="B Nazanin"/>
        <w:sz w:val="20"/>
        <w:szCs w:val="20"/>
      </w:rPr>
      <w:instrText xml:space="preserve"> PAGE </w:instrText>
    </w:r>
    <w:r w:rsidRPr="001F3A0F">
      <w:rPr>
        <w:rStyle w:val="PageNumber"/>
        <w:rFonts w:cs="B Nazanin"/>
        <w:sz w:val="20"/>
        <w:szCs w:val="20"/>
      </w:rPr>
      <w:fldChar w:fldCharType="separate"/>
    </w:r>
    <w:r w:rsidR="00321B05">
      <w:rPr>
        <w:rStyle w:val="PageNumber"/>
        <w:rFonts w:cs="B Nazanin"/>
        <w:noProof/>
        <w:sz w:val="20"/>
        <w:szCs w:val="20"/>
        <w:rtl/>
      </w:rPr>
      <w:t>18</w:t>
    </w:r>
    <w:r w:rsidRPr="001F3A0F">
      <w:rPr>
        <w:rStyle w:val="PageNumber"/>
        <w:rFonts w:cs="B Nazanin"/>
        <w:sz w:val="20"/>
        <w:szCs w:val="20"/>
      </w:rPr>
      <w:fldChar w:fldCharType="end"/>
    </w:r>
    <w:r w:rsidRPr="001F3A0F">
      <w:rPr>
        <w:rStyle w:val="PageNumber"/>
        <w:rFonts w:cs="B Nazanin" w:hint="cs"/>
        <w:sz w:val="20"/>
        <w:szCs w:val="20"/>
        <w:rtl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158EDC" w14:textId="77777777" w:rsidR="003A7955" w:rsidRDefault="003A795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27E855" w14:textId="77777777" w:rsidR="00771245" w:rsidRDefault="00771245">
      <w:r>
        <w:separator/>
      </w:r>
    </w:p>
  </w:footnote>
  <w:footnote w:type="continuationSeparator" w:id="0">
    <w:p w14:paraId="76532FB4" w14:textId="77777777" w:rsidR="00771245" w:rsidRDefault="007712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F64E95" w14:textId="77777777" w:rsidR="003A7955" w:rsidRDefault="003A795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E00911" w14:textId="77777777" w:rsidR="003A7955" w:rsidRPr="006D36FD" w:rsidRDefault="003A7955" w:rsidP="00453C31">
    <w:pPr>
      <w:pStyle w:val="Header"/>
      <w:jc w:val="center"/>
      <w:rPr>
        <w:rFonts w:cs="Nazanin"/>
        <w:b/>
        <w:bCs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FD80B18" wp14:editId="6E2E572E">
              <wp:simplePos x="0" y="0"/>
              <wp:positionH relativeFrom="column">
                <wp:posOffset>-24130</wp:posOffset>
              </wp:positionH>
              <wp:positionV relativeFrom="paragraph">
                <wp:posOffset>90170</wp:posOffset>
              </wp:positionV>
              <wp:extent cx="2778760" cy="342900"/>
              <wp:effectExtent l="0" t="0" r="0" b="0"/>
              <wp:wrapNone/>
              <wp:docPr id="4" name="Text Box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78760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1C949D5" w14:textId="77777777" w:rsidR="003A7955" w:rsidRPr="00453C31" w:rsidRDefault="003A7955" w:rsidP="00E20861">
                          <w:pPr>
                            <w:rPr>
                              <w:rFonts w:cs="B Nazanin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cs="B Nazanin"/>
                              <w:sz w:val="28"/>
                              <w:szCs w:val="28"/>
                              <w:rtl/>
                            </w:rPr>
                            <w:t>رشته</w:t>
                          </w:r>
                          <w:r>
                            <w:rPr>
                              <w:rFonts w:cs="B Nazanin" w:hint="cs"/>
                              <w:sz w:val="28"/>
                              <w:szCs w:val="28"/>
                              <w:rtl/>
                            </w:rPr>
                            <w:t xml:space="preserve"> تخصصی</w:t>
                          </w:r>
                          <w:r>
                            <w:rPr>
                              <w:rFonts w:cs="B Nazanin"/>
                              <w:sz w:val="28"/>
                              <w:szCs w:val="28"/>
                              <w:rtl/>
                            </w:rPr>
                            <w:t>:</w:t>
                          </w:r>
                          <w:r>
                            <w:rPr>
                              <w:rFonts w:cs="B Nazanin" w:hint="cs"/>
                              <w:sz w:val="28"/>
                              <w:szCs w:val="28"/>
                              <w:rtl/>
                            </w:rPr>
                            <w:t xml:space="preserve"> معاونت بهداشتی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FD80B18" id="_x0000_t202" coordsize="21600,21600" o:spt="202" path="m,l,21600r21600,l21600,xe">
              <v:stroke joinstyle="miter"/>
              <v:path gradientshapeok="t" o:connecttype="rect"/>
            </v:shapetype>
            <v:shape id="Text Box 22" o:spid="_x0000_s1026" type="#_x0000_t202" style="position:absolute;left:0;text-align:left;margin-left:-1.9pt;margin-top:7.1pt;width:218.8pt;height:2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" filled="f" stroked="f">
              <v:textbox>
                <w:txbxContent>
                  <w:p w14:paraId="21C949D5" w14:textId="77777777" w:rsidR="003A7955" w:rsidRPr="00453C31" w:rsidRDefault="003A7955" w:rsidP="00E20861">
                    <w:pPr>
                      <w:rPr>
                        <w:rFonts w:cs="B Nazanin"/>
                        <w:sz w:val="28"/>
                        <w:szCs w:val="28"/>
                      </w:rPr>
                    </w:pPr>
                    <w:r>
                      <w:rPr>
                        <w:rFonts w:cs="B Nazanin"/>
                        <w:sz w:val="28"/>
                        <w:szCs w:val="28"/>
                        <w:rtl/>
                      </w:rPr>
                      <w:t>رشته</w:t>
                    </w:r>
                    <w:r>
                      <w:rPr>
                        <w:rFonts w:cs="B Nazanin" w:hint="cs"/>
                        <w:sz w:val="28"/>
                        <w:szCs w:val="28"/>
                        <w:rtl/>
                      </w:rPr>
                      <w:t xml:space="preserve"> تخصصی</w:t>
                    </w:r>
                    <w:r>
                      <w:rPr>
                        <w:rFonts w:cs="B Nazanin"/>
                        <w:sz w:val="28"/>
                        <w:szCs w:val="28"/>
                        <w:rtl/>
                      </w:rPr>
                      <w:t>:</w:t>
                    </w:r>
                    <w:r>
                      <w:rPr>
                        <w:rFonts w:cs="B Nazanin" w:hint="cs"/>
                        <w:sz w:val="28"/>
                        <w:szCs w:val="28"/>
                        <w:rtl/>
                      </w:rPr>
                      <w:t xml:space="preserve"> معاونت بهداشتی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02D37A26" wp14:editId="0601AFCB">
              <wp:simplePos x="0" y="0"/>
              <wp:positionH relativeFrom="column">
                <wp:posOffset>262338</wp:posOffset>
              </wp:positionH>
              <wp:positionV relativeFrom="paragraph">
                <wp:posOffset>-108254</wp:posOffset>
              </wp:positionV>
              <wp:extent cx="2557090" cy="433705"/>
              <wp:effectExtent l="0" t="0" r="0" b="4445"/>
              <wp:wrapNone/>
              <wp:docPr id="5" name="Text 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57090" cy="433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81BBCCD" w14:textId="2C452DF0" w:rsidR="003A7955" w:rsidRPr="005937FB" w:rsidRDefault="003A7955" w:rsidP="00A3514F">
                          <w:pPr>
                            <w:spacing w:line="276" w:lineRule="auto"/>
                            <w:rPr>
                              <w:rFonts w:cs="B Nazanin"/>
                              <w:b/>
                              <w:bCs/>
                              <w:sz w:val="21"/>
                              <w:szCs w:val="21"/>
                            </w:rPr>
                          </w:pPr>
                          <w:r>
                            <w:rPr>
                              <w:rFonts w:cs="B Nazanin"/>
                              <w:b/>
                              <w:bCs/>
                              <w:sz w:val="21"/>
                              <w:szCs w:val="21"/>
                              <w:rtl/>
                            </w:rPr>
                            <w:t>آزمون</w:t>
                          </w:r>
                          <w:r>
                            <w:rPr>
                              <w:rFonts w:cs="B Nazanin" w:hint="cs"/>
                              <w:b/>
                              <w:bCs/>
                              <w:sz w:val="21"/>
                              <w:szCs w:val="21"/>
                              <w:rtl/>
                            </w:rPr>
                            <w:t xml:space="preserve"> ضمن خدمت 140</w:t>
                          </w:r>
                          <w:r w:rsidR="005E509D">
                            <w:rPr>
                              <w:rFonts w:cs="B Nazanin" w:hint="cs"/>
                              <w:b/>
                              <w:bCs/>
                              <w:sz w:val="21"/>
                              <w:szCs w:val="21"/>
                              <w:rtl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2D37A26" id="Text Box 18" o:spid="_x0000_s1027" type="#_x0000_t202" style="position:absolute;left:0;text-align:left;margin-left:20.65pt;margin-top:-8.5pt;width:201.35pt;height:34.1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" filled="f" stroked="f">
              <v:textbox>
                <w:txbxContent>
                  <w:p w14:paraId="381BBCCD" w14:textId="2C452DF0" w:rsidR="003A7955" w:rsidRPr="005937FB" w:rsidRDefault="003A7955" w:rsidP="00A3514F">
                    <w:pPr>
                      <w:spacing w:line="276" w:lineRule="auto"/>
                      <w:rPr>
                        <w:rFonts w:cs="B Nazanin"/>
                        <w:b/>
                        <w:bCs/>
                        <w:sz w:val="21"/>
                        <w:szCs w:val="21"/>
                      </w:rPr>
                    </w:pPr>
                    <w:r>
                      <w:rPr>
                        <w:rFonts w:cs="B Nazanin"/>
                        <w:b/>
                        <w:bCs/>
                        <w:sz w:val="21"/>
                        <w:szCs w:val="21"/>
                        <w:rtl/>
                      </w:rPr>
                      <w:t>آزمون</w:t>
                    </w:r>
                    <w:r>
                      <w:rPr>
                        <w:rFonts w:cs="B Nazanin" w:hint="cs"/>
                        <w:b/>
                        <w:bCs/>
                        <w:sz w:val="21"/>
                        <w:szCs w:val="21"/>
                        <w:rtl/>
                      </w:rPr>
                      <w:t xml:space="preserve"> ضمن خدمت 140</w:t>
                    </w:r>
                    <w:r w:rsidR="005E509D">
                      <w:rPr>
                        <w:rFonts w:cs="B Nazanin" w:hint="cs"/>
                        <w:b/>
                        <w:bCs/>
                        <w:sz w:val="21"/>
                        <w:szCs w:val="21"/>
                        <w:rtl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09C1A3C4" wp14:editId="64B45655">
              <wp:simplePos x="0" y="0"/>
              <wp:positionH relativeFrom="column">
                <wp:posOffset>3247390</wp:posOffset>
              </wp:positionH>
              <wp:positionV relativeFrom="paragraph">
                <wp:posOffset>-116205</wp:posOffset>
              </wp:positionV>
              <wp:extent cx="3681730" cy="598805"/>
              <wp:effectExtent l="0" t="0" r="0" b="0"/>
              <wp:wrapNone/>
              <wp:docPr id="3" name="Text Box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81730" cy="5988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CF4D731" w14:textId="2D1BF5C4" w:rsidR="003A7955" w:rsidRPr="005937FB" w:rsidRDefault="003A7955" w:rsidP="00813B33">
                          <w:pPr>
                            <w:spacing w:line="276" w:lineRule="auto"/>
                            <w:jc w:val="center"/>
                            <w:rPr>
                              <w:rFonts w:cs="B Nazanin"/>
                              <w:sz w:val="22"/>
                              <w:szCs w:val="22"/>
                            </w:rPr>
                          </w:pPr>
                          <w:r w:rsidRPr="005937FB">
                            <w:rPr>
                              <w:rFonts w:cs="B Nazanin" w:hint="cs"/>
                              <w:b/>
                              <w:bCs/>
                              <w:sz w:val="22"/>
                              <w:szCs w:val="22"/>
                              <w:rtl/>
                            </w:rPr>
                            <w:t xml:space="preserve">دانشگاه علوم پزشکی و خدمات بهداشتی درمانی </w:t>
                          </w:r>
                          <w:r w:rsidR="005E509D">
                            <w:rPr>
                              <w:rFonts w:cs="B Nazanin" w:hint="cs"/>
                              <w:b/>
                              <w:bCs/>
                              <w:sz w:val="22"/>
                              <w:szCs w:val="22"/>
                              <w:rtl/>
                            </w:rPr>
                            <w:t>تبریز</w:t>
                          </w:r>
                          <w:r w:rsidRPr="005937FB">
                            <w:rPr>
                              <w:rFonts w:cs="B Nazanin"/>
                              <w:b/>
                              <w:bCs/>
                              <w:sz w:val="22"/>
                              <w:szCs w:val="22"/>
                            </w:rPr>
                            <w:br/>
                          </w:r>
                          <w:r>
                            <w:rPr>
                              <w:rFonts w:cs="B Nazanin" w:hint="cs"/>
                              <w:b/>
                              <w:bCs/>
                              <w:sz w:val="22"/>
                              <w:szCs w:val="22"/>
                              <w:rtl/>
                            </w:rPr>
                            <w:t>مرکز ملی آموزش مدیریت سلامت</w:t>
                          </w:r>
                          <w:r>
                            <w:rPr>
                              <w:rFonts w:cs="B Nazanin" w:hint="cs"/>
                              <w:sz w:val="22"/>
                              <w:szCs w:val="22"/>
                              <w:rtl/>
                            </w:rPr>
                            <w:t xml:space="preserve"> </w:t>
                          </w:r>
                          <w:r>
                            <w:rPr>
                              <w:rFonts w:cs="B Nazanin"/>
                              <w:sz w:val="22"/>
                              <w:szCs w:val="22"/>
                            </w:rPr>
                            <w:t>NPMC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9C1A3C4" id="Text Box 19" o:spid="_x0000_s1028" type="#_x0000_t202" style="position:absolute;left:0;text-align:left;margin-left:255.7pt;margin-top:-9.15pt;width:289.9pt;height:47.1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" filled="f" stroked="f">
              <v:textbox>
                <w:txbxContent>
                  <w:p w14:paraId="3CF4D731" w14:textId="2D1BF5C4" w:rsidR="003A7955" w:rsidRPr="005937FB" w:rsidRDefault="003A7955" w:rsidP="00813B33">
                    <w:pPr>
                      <w:spacing w:line="276" w:lineRule="auto"/>
                      <w:jc w:val="center"/>
                      <w:rPr>
                        <w:rFonts w:cs="B Nazanin"/>
                        <w:sz w:val="22"/>
                        <w:szCs w:val="22"/>
                      </w:rPr>
                    </w:pPr>
                    <w:r w:rsidRPr="005937FB">
                      <w:rPr>
                        <w:rFonts w:cs="B Nazanin" w:hint="cs"/>
                        <w:b/>
                        <w:bCs/>
                        <w:sz w:val="22"/>
                        <w:szCs w:val="22"/>
                        <w:rtl/>
                      </w:rPr>
                      <w:t xml:space="preserve">دانشگاه علوم پزشکی و خدمات بهداشتی درمانی </w:t>
                    </w:r>
                    <w:r w:rsidR="005E509D">
                      <w:rPr>
                        <w:rFonts w:cs="B Nazanin" w:hint="cs"/>
                        <w:b/>
                        <w:bCs/>
                        <w:sz w:val="22"/>
                        <w:szCs w:val="22"/>
                        <w:rtl/>
                      </w:rPr>
                      <w:t>تبریز</w:t>
                    </w:r>
                    <w:r w:rsidRPr="005937FB">
                      <w:rPr>
                        <w:rFonts w:cs="B Nazanin"/>
                        <w:b/>
                        <w:bCs/>
                        <w:sz w:val="22"/>
                        <w:szCs w:val="22"/>
                      </w:rPr>
                      <w:br/>
                    </w:r>
                    <w:r>
                      <w:rPr>
                        <w:rFonts w:cs="B Nazanin" w:hint="cs"/>
                        <w:b/>
                        <w:bCs/>
                        <w:sz w:val="22"/>
                        <w:szCs w:val="22"/>
                        <w:rtl/>
                      </w:rPr>
                      <w:t>مرکز ملی آموزش مدیریت سلامت</w:t>
                    </w:r>
                    <w:r>
                      <w:rPr>
                        <w:rFonts w:cs="B Nazanin" w:hint="cs"/>
                        <w:sz w:val="22"/>
                        <w:szCs w:val="22"/>
                        <w:rtl/>
                      </w:rPr>
                      <w:t xml:space="preserve"> </w:t>
                    </w:r>
                    <w:r>
                      <w:rPr>
                        <w:rFonts w:cs="B Nazanin"/>
                        <w:sz w:val="22"/>
                        <w:szCs w:val="22"/>
                      </w:rPr>
                      <w:t>NPMC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5168" behindDoc="1" locked="0" layoutInCell="1" allowOverlap="1" wp14:anchorId="7560D80A" wp14:editId="1F4CF6CA">
              <wp:simplePos x="0" y="0"/>
              <wp:positionH relativeFrom="column">
                <wp:posOffset>-228600</wp:posOffset>
              </wp:positionH>
              <wp:positionV relativeFrom="paragraph">
                <wp:posOffset>-107315</wp:posOffset>
              </wp:positionV>
              <wp:extent cx="6858000" cy="571500"/>
              <wp:effectExtent l="0" t="0" r="19050" b="19050"/>
              <wp:wrapNone/>
              <wp:docPr id="2" name="AutoShape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858000" cy="571500"/>
                      </a:xfrm>
                      <a:prstGeom prst="roundRect">
                        <a:avLst>
                          <a:gd name="adj" fmla="val 16667"/>
                        </a:avLst>
                      </a:prstGeom>
                      <a:solidFill>
                        <a:srgbClr val="FFFFFF"/>
                      </a:solidFill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oundrect w14:anchorId="370373E2" id="AutoShape 10" o:spid="_x0000_s1026" style="position:absolute;margin-left:-18pt;margin-top:-8.45pt;width:540pt;height:45pt;z-index:-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" strokeweight="1.5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6A4604C" wp14:editId="4B0F374C">
              <wp:simplePos x="0" y="0"/>
              <wp:positionH relativeFrom="column">
                <wp:posOffset>-226695</wp:posOffset>
              </wp:positionH>
              <wp:positionV relativeFrom="paragraph">
                <wp:posOffset>464185</wp:posOffset>
              </wp:positionV>
              <wp:extent cx="6858000" cy="9486900"/>
              <wp:effectExtent l="19050" t="19050" r="19050" b="19050"/>
              <wp:wrapNone/>
              <wp:docPr id="1" name="AutoShape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858000" cy="9486900"/>
                      </a:xfrm>
                      <a:prstGeom prst="roundRect">
                        <a:avLst>
                          <a:gd name="adj" fmla="val 1528"/>
                        </a:avLst>
                      </a:prstGeom>
                      <a:solidFill>
                        <a:srgbClr val="FFFFFF"/>
                      </a:solidFill>
                      <a:ln w="38100" cmpd="dbl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txbx>
                      <w:txbxContent>
                        <w:p w14:paraId="78E41F4F" w14:textId="77777777" w:rsidR="003A7955" w:rsidRDefault="003A7955" w:rsidP="00732AC7">
                          <w:pPr>
                            <w:jc w:val="center"/>
                          </w:pPr>
                          <w:r>
                            <w:rPr>
                              <w:rFonts w:hint="cs"/>
                              <w:rtl/>
                            </w:rPr>
                            <w:t>÷</w:t>
                          </w:r>
                        </w:p>
                        <w:p w14:paraId="629201FF" w14:textId="77777777" w:rsidR="003A7955" w:rsidRDefault="003A7955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oundrect w14:anchorId="66A4604C" id="AutoShape 9" o:spid="_x0000_s1029" style="position:absolute;left:0;text-align:left;margin-left:-17.85pt;margin-top:36.55pt;width:540pt;height:747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0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" strokeweight="3pt">
              <v:stroke linestyle="thinThin"/>
              <v:textbox>
                <w:txbxContent>
                  <w:p w14:paraId="78E41F4F" w14:textId="77777777" w:rsidR="003A7955" w:rsidRDefault="003A7955" w:rsidP="00732AC7">
                    <w:pPr>
                      <w:jc w:val="center"/>
                    </w:pPr>
                    <w:r>
                      <w:rPr>
                        <w:rFonts w:hint="cs"/>
                        <w:rtl/>
                      </w:rPr>
                      <w:t>÷</w:t>
                    </w:r>
                  </w:p>
                  <w:p w14:paraId="629201FF" w14:textId="77777777" w:rsidR="003A7955" w:rsidRDefault="003A7955"/>
                </w:txbxContent>
              </v:textbox>
            </v:roundrect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ECB6CC" w14:textId="77777777" w:rsidR="003A7955" w:rsidRDefault="003A795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CD1158"/>
    <w:multiLevelType w:val="hybridMultilevel"/>
    <w:tmpl w:val="0FC09B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4D84D24"/>
    <w:multiLevelType w:val="hybridMultilevel"/>
    <w:tmpl w:val="E5A6AB94"/>
    <w:lvl w:ilvl="0" w:tplc="0409000F">
      <w:start w:val="1"/>
      <w:numFmt w:val="decimal"/>
      <w:lvlText w:val="%1."/>
      <w:lvlJc w:val="left"/>
      <w:pPr>
        <w:ind w:left="783" w:hanging="360"/>
      </w:pPr>
    </w:lvl>
    <w:lvl w:ilvl="1" w:tplc="04090019" w:tentative="1">
      <w:start w:val="1"/>
      <w:numFmt w:val="lowerLetter"/>
      <w:lvlText w:val="%2."/>
      <w:lvlJc w:val="left"/>
      <w:pPr>
        <w:ind w:left="1503" w:hanging="360"/>
      </w:pPr>
    </w:lvl>
    <w:lvl w:ilvl="2" w:tplc="0409001B" w:tentative="1">
      <w:start w:val="1"/>
      <w:numFmt w:val="lowerRoman"/>
      <w:lvlText w:val="%3."/>
      <w:lvlJc w:val="right"/>
      <w:pPr>
        <w:ind w:left="2223" w:hanging="180"/>
      </w:pPr>
    </w:lvl>
    <w:lvl w:ilvl="3" w:tplc="0409000F" w:tentative="1">
      <w:start w:val="1"/>
      <w:numFmt w:val="decimal"/>
      <w:lvlText w:val="%4."/>
      <w:lvlJc w:val="left"/>
      <w:pPr>
        <w:ind w:left="2943" w:hanging="360"/>
      </w:pPr>
    </w:lvl>
    <w:lvl w:ilvl="4" w:tplc="04090019" w:tentative="1">
      <w:start w:val="1"/>
      <w:numFmt w:val="lowerLetter"/>
      <w:lvlText w:val="%5."/>
      <w:lvlJc w:val="left"/>
      <w:pPr>
        <w:ind w:left="3663" w:hanging="360"/>
      </w:pPr>
    </w:lvl>
    <w:lvl w:ilvl="5" w:tplc="0409001B" w:tentative="1">
      <w:start w:val="1"/>
      <w:numFmt w:val="lowerRoman"/>
      <w:lvlText w:val="%6."/>
      <w:lvlJc w:val="right"/>
      <w:pPr>
        <w:ind w:left="4383" w:hanging="180"/>
      </w:pPr>
    </w:lvl>
    <w:lvl w:ilvl="6" w:tplc="0409000F" w:tentative="1">
      <w:start w:val="1"/>
      <w:numFmt w:val="decimal"/>
      <w:lvlText w:val="%7."/>
      <w:lvlJc w:val="left"/>
      <w:pPr>
        <w:ind w:left="5103" w:hanging="360"/>
      </w:pPr>
    </w:lvl>
    <w:lvl w:ilvl="7" w:tplc="04090019" w:tentative="1">
      <w:start w:val="1"/>
      <w:numFmt w:val="lowerLetter"/>
      <w:lvlText w:val="%8."/>
      <w:lvlJc w:val="left"/>
      <w:pPr>
        <w:ind w:left="5823" w:hanging="360"/>
      </w:pPr>
    </w:lvl>
    <w:lvl w:ilvl="8" w:tplc="0409001B" w:tentative="1">
      <w:start w:val="1"/>
      <w:numFmt w:val="lowerRoman"/>
      <w:lvlText w:val="%9."/>
      <w:lvlJc w:val="right"/>
      <w:pPr>
        <w:ind w:left="6543" w:hanging="180"/>
      </w:pPr>
    </w:lvl>
  </w:abstractNum>
  <w:num w:numId="1" w16cid:durableId="800419366">
    <w:abstractNumId w:val="0"/>
  </w:num>
  <w:num w:numId="2" w16cid:durableId="1233345402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doNotHyphenateCaps/>
  <w:drawingGridHorizontalSpacing w:val="120"/>
  <w:displayHorizontalDrawingGridEvery w:val="2"/>
  <w:noPunctuationKerning/>
  <w:characterSpacingControl w:val="doNotCompress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2B77"/>
    <w:rsid w:val="00007F08"/>
    <w:rsid w:val="00012129"/>
    <w:rsid w:val="00022A55"/>
    <w:rsid w:val="000243F2"/>
    <w:rsid w:val="00034C30"/>
    <w:rsid w:val="00036D25"/>
    <w:rsid w:val="00045152"/>
    <w:rsid w:val="00063EF1"/>
    <w:rsid w:val="00072311"/>
    <w:rsid w:val="00072457"/>
    <w:rsid w:val="00075C78"/>
    <w:rsid w:val="0007792B"/>
    <w:rsid w:val="000808FE"/>
    <w:rsid w:val="0009501C"/>
    <w:rsid w:val="000A1C98"/>
    <w:rsid w:val="000A4D11"/>
    <w:rsid w:val="000A7996"/>
    <w:rsid w:val="000B0F5C"/>
    <w:rsid w:val="000B11C0"/>
    <w:rsid w:val="000B243C"/>
    <w:rsid w:val="000D5B07"/>
    <w:rsid w:val="000E4D0A"/>
    <w:rsid w:val="000F5C15"/>
    <w:rsid w:val="000F71BD"/>
    <w:rsid w:val="0010504C"/>
    <w:rsid w:val="001218DE"/>
    <w:rsid w:val="00136295"/>
    <w:rsid w:val="00136DA6"/>
    <w:rsid w:val="00141165"/>
    <w:rsid w:val="00143380"/>
    <w:rsid w:val="001517D6"/>
    <w:rsid w:val="00161EA0"/>
    <w:rsid w:val="00166EA4"/>
    <w:rsid w:val="001712CC"/>
    <w:rsid w:val="00174532"/>
    <w:rsid w:val="00181A4B"/>
    <w:rsid w:val="00185E56"/>
    <w:rsid w:val="00194F6A"/>
    <w:rsid w:val="001A71CD"/>
    <w:rsid w:val="001C13C6"/>
    <w:rsid w:val="001D019B"/>
    <w:rsid w:val="001F3A0F"/>
    <w:rsid w:val="002169D7"/>
    <w:rsid w:val="00223548"/>
    <w:rsid w:val="00225D4A"/>
    <w:rsid w:val="00227F77"/>
    <w:rsid w:val="00240F7F"/>
    <w:rsid w:val="002560AB"/>
    <w:rsid w:val="00257897"/>
    <w:rsid w:val="00267CC7"/>
    <w:rsid w:val="00271B02"/>
    <w:rsid w:val="00280825"/>
    <w:rsid w:val="002811D8"/>
    <w:rsid w:val="002B5541"/>
    <w:rsid w:val="002C3C64"/>
    <w:rsid w:val="002D2570"/>
    <w:rsid w:val="002D7178"/>
    <w:rsid w:val="002E069A"/>
    <w:rsid w:val="002E3AEF"/>
    <w:rsid w:val="002E4DC9"/>
    <w:rsid w:val="002F3795"/>
    <w:rsid w:val="002F3DEC"/>
    <w:rsid w:val="00305037"/>
    <w:rsid w:val="00314121"/>
    <w:rsid w:val="003148D4"/>
    <w:rsid w:val="00321B05"/>
    <w:rsid w:val="0033484B"/>
    <w:rsid w:val="003514BE"/>
    <w:rsid w:val="003607FB"/>
    <w:rsid w:val="00362C71"/>
    <w:rsid w:val="003713C4"/>
    <w:rsid w:val="00374FD1"/>
    <w:rsid w:val="003A4ABE"/>
    <w:rsid w:val="003A6A83"/>
    <w:rsid w:val="003A7955"/>
    <w:rsid w:val="003C3476"/>
    <w:rsid w:val="003E54ED"/>
    <w:rsid w:val="003E5CD3"/>
    <w:rsid w:val="003F434C"/>
    <w:rsid w:val="0040349C"/>
    <w:rsid w:val="00407EE6"/>
    <w:rsid w:val="0041029E"/>
    <w:rsid w:val="0041074F"/>
    <w:rsid w:val="00450F3A"/>
    <w:rsid w:val="00453C31"/>
    <w:rsid w:val="004666BA"/>
    <w:rsid w:val="004705F3"/>
    <w:rsid w:val="0047099D"/>
    <w:rsid w:val="00470C96"/>
    <w:rsid w:val="00471789"/>
    <w:rsid w:val="00472477"/>
    <w:rsid w:val="0048340C"/>
    <w:rsid w:val="00487BF9"/>
    <w:rsid w:val="00496441"/>
    <w:rsid w:val="004964B4"/>
    <w:rsid w:val="004A04C3"/>
    <w:rsid w:val="004A340F"/>
    <w:rsid w:val="004B62CD"/>
    <w:rsid w:val="004C0ABB"/>
    <w:rsid w:val="004E557F"/>
    <w:rsid w:val="004E6059"/>
    <w:rsid w:val="00510548"/>
    <w:rsid w:val="00510E7A"/>
    <w:rsid w:val="005110C8"/>
    <w:rsid w:val="00516286"/>
    <w:rsid w:val="00520A17"/>
    <w:rsid w:val="005460F2"/>
    <w:rsid w:val="005463D3"/>
    <w:rsid w:val="00554DDE"/>
    <w:rsid w:val="00556CD6"/>
    <w:rsid w:val="00562558"/>
    <w:rsid w:val="00572B29"/>
    <w:rsid w:val="0057563E"/>
    <w:rsid w:val="0059285E"/>
    <w:rsid w:val="005937FB"/>
    <w:rsid w:val="00594B00"/>
    <w:rsid w:val="00597025"/>
    <w:rsid w:val="005B352D"/>
    <w:rsid w:val="005C3793"/>
    <w:rsid w:val="005C4E45"/>
    <w:rsid w:val="005D0949"/>
    <w:rsid w:val="005D63D6"/>
    <w:rsid w:val="005E1879"/>
    <w:rsid w:val="005E213A"/>
    <w:rsid w:val="005E436E"/>
    <w:rsid w:val="005E509D"/>
    <w:rsid w:val="005F3B00"/>
    <w:rsid w:val="005F7F76"/>
    <w:rsid w:val="006227E8"/>
    <w:rsid w:val="00624C3D"/>
    <w:rsid w:val="00630F76"/>
    <w:rsid w:val="0063391A"/>
    <w:rsid w:val="00656630"/>
    <w:rsid w:val="00664F5C"/>
    <w:rsid w:val="00672814"/>
    <w:rsid w:val="00681990"/>
    <w:rsid w:val="006832B6"/>
    <w:rsid w:val="00685D28"/>
    <w:rsid w:val="00692ACF"/>
    <w:rsid w:val="00695D7A"/>
    <w:rsid w:val="006B0676"/>
    <w:rsid w:val="006B07C2"/>
    <w:rsid w:val="006C45A5"/>
    <w:rsid w:val="006D36FD"/>
    <w:rsid w:val="006F1A40"/>
    <w:rsid w:val="00700CA3"/>
    <w:rsid w:val="007035AC"/>
    <w:rsid w:val="00704642"/>
    <w:rsid w:val="00715BB2"/>
    <w:rsid w:val="00730DC0"/>
    <w:rsid w:val="00732AC7"/>
    <w:rsid w:val="00740A93"/>
    <w:rsid w:val="00742A49"/>
    <w:rsid w:val="00746045"/>
    <w:rsid w:val="00750C65"/>
    <w:rsid w:val="00752BA7"/>
    <w:rsid w:val="0076020B"/>
    <w:rsid w:val="00771245"/>
    <w:rsid w:val="00776D30"/>
    <w:rsid w:val="00786E99"/>
    <w:rsid w:val="00797D4F"/>
    <w:rsid w:val="007A1109"/>
    <w:rsid w:val="007D1F63"/>
    <w:rsid w:val="007E0865"/>
    <w:rsid w:val="007E1F29"/>
    <w:rsid w:val="007F516F"/>
    <w:rsid w:val="00800128"/>
    <w:rsid w:val="00805D0A"/>
    <w:rsid w:val="00813B33"/>
    <w:rsid w:val="008204B2"/>
    <w:rsid w:val="00836CEE"/>
    <w:rsid w:val="00847B11"/>
    <w:rsid w:val="0085186B"/>
    <w:rsid w:val="008561E6"/>
    <w:rsid w:val="008613EF"/>
    <w:rsid w:val="00867BCA"/>
    <w:rsid w:val="0087162F"/>
    <w:rsid w:val="00871E11"/>
    <w:rsid w:val="00872B77"/>
    <w:rsid w:val="00880240"/>
    <w:rsid w:val="0089026B"/>
    <w:rsid w:val="00890600"/>
    <w:rsid w:val="0089421B"/>
    <w:rsid w:val="008A1EC0"/>
    <w:rsid w:val="008B26AC"/>
    <w:rsid w:val="008C0642"/>
    <w:rsid w:val="008C138B"/>
    <w:rsid w:val="008C28E7"/>
    <w:rsid w:val="008D4070"/>
    <w:rsid w:val="008D49C9"/>
    <w:rsid w:val="00902A0A"/>
    <w:rsid w:val="00913D4C"/>
    <w:rsid w:val="00931B39"/>
    <w:rsid w:val="00932DDA"/>
    <w:rsid w:val="0093319F"/>
    <w:rsid w:val="00951A24"/>
    <w:rsid w:val="0096100E"/>
    <w:rsid w:val="00970691"/>
    <w:rsid w:val="00974178"/>
    <w:rsid w:val="009752E7"/>
    <w:rsid w:val="009A4A18"/>
    <w:rsid w:val="009A5381"/>
    <w:rsid w:val="009B1340"/>
    <w:rsid w:val="009B24FF"/>
    <w:rsid w:val="009E0E06"/>
    <w:rsid w:val="009E5725"/>
    <w:rsid w:val="009F0F6A"/>
    <w:rsid w:val="009F1E19"/>
    <w:rsid w:val="009F4C67"/>
    <w:rsid w:val="009F6514"/>
    <w:rsid w:val="009F6DF1"/>
    <w:rsid w:val="00A0391F"/>
    <w:rsid w:val="00A05D84"/>
    <w:rsid w:val="00A12D2B"/>
    <w:rsid w:val="00A1773C"/>
    <w:rsid w:val="00A17869"/>
    <w:rsid w:val="00A17B43"/>
    <w:rsid w:val="00A30A0D"/>
    <w:rsid w:val="00A32D2F"/>
    <w:rsid w:val="00A3514F"/>
    <w:rsid w:val="00A3569F"/>
    <w:rsid w:val="00A40E1D"/>
    <w:rsid w:val="00A44826"/>
    <w:rsid w:val="00A46E56"/>
    <w:rsid w:val="00A572DC"/>
    <w:rsid w:val="00A62ED9"/>
    <w:rsid w:val="00A67F7E"/>
    <w:rsid w:val="00A83656"/>
    <w:rsid w:val="00A96F3B"/>
    <w:rsid w:val="00AC6DD7"/>
    <w:rsid w:val="00AD0A79"/>
    <w:rsid w:val="00AD1158"/>
    <w:rsid w:val="00AD2465"/>
    <w:rsid w:val="00AE3AAE"/>
    <w:rsid w:val="00AE7B0B"/>
    <w:rsid w:val="00AF763F"/>
    <w:rsid w:val="00AF76D9"/>
    <w:rsid w:val="00B1118E"/>
    <w:rsid w:val="00B122D2"/>
    <w:rsid w:val="00B14510"/>
    <w:rsid w:val="00B51EE7"/>
    <w:rsid w:val="00B64D9B"/>
    <w:rsid w:val="00B87F8D"/>
    <w:rsid w:val="00B91DD1"/>
    <w:rsid w:val="00B93860"/>
    <w:rsid w:val="00BA6DE6"/>
    <w:rsid w:val="00BC1A66"/>
    <w:rsid w:val="00BC6CCB"/>
    <w:rsid w:val="00BD1B4C"/>
    <w:rsid w:val="00BE60E2"/>
    <w:rsid w:val="00C03F29"/>
    <w:rsid w:val="00C0462F"/>
    <w:rsid w:val="00C04F49"/>
    <w:rsid w:val="00C05DC6"/>
    <w:rsid w:val="00C11AF0"/>
    <w:rsid w:val="00C13B4C"/>
    <w:rsid w:val="00C25E1C"/>
    <w:rsid w:val="00C33159"/>
    <w:rsid w:val="00C34B4E"/>
    <w:rsid w:val="00C350B5"/>
    <w:rsid w:val="00C36039"/>
    <w:rsid w:val="00C36533"/>
    <w:rsid w:val="00C36D43"/>
    <w:rsid w:val="00C429C7"/>
    <w:rsid w:val="00C45620"/>
    <w:rsid w:val="00C604EF"/>
    <w:rsid w:val="00C6253A"/>
    <w:rsid w:val="00C733EB"/>
    <w:rsid w:val="00C773B6"/>
    <w:rsid w:val="00C80A8F"/>
    <w:rsid w:val="00C864E9"/>
    <w:rsid w:val="00C90BD8"/>
    <w:rsid w:val="00CA41BE"/>
    <w:rsid w:val="00CC7B97"/>
    <w:rsid w:val="00CD498F"/>
    <w:rsid w:val="00CE7BDA"/>
    <w:rsid w:val="00D03C49"/>
    <w:rsid w:val="00D0692C"/>
    <w:rsid w:val="00D07B8C"/>
    <w:rsid w:val="00D12831"/>
    <w:rsid w:val="00D15D51"/>
    <w:rsid w:val="00D26B82"/>
    <w:rsid w:val="00D356DA"/>
    <w:rsid w:val="00D37046"/>
    <w:rsid w:val="00D44CDF"/>
    <w:rsid w:val="00D45199"/>
    <w:rsid w:val="00D45850"/>
    <w:rsid w:val="00D46241"/>
    <w:rsid w:val="00D47326"/>
    <w:rsid w:val="00D60ACE"/>
    <w:rsid w:val="00D60DB2"/>
    <w:rsid w:val="00D6307D"/>
    <w:rsid w:val="00D644E5"/>
    <w:rsid w:val="00D83D6C"/>
    <w:rsid w:val="00D87F2E"/>
    <w:rsid w:val="00D93609"/>
    <w:rsid w:val="00D95FC5"/>
    <w:rsid w:val="00D9703E"/>
    <w:rsid w:val="00DA0A0E"/>
    <w:rsid w:val="00DA6CEC"/>
    <w:rsid w:val="00DB6F73"/>
    <w:rsid w:val="00DE2B5F"/>
    <w:rsid w:val="00DE5A68"/>
    <w:rsid w:val="00E02E33"/>
    <w:rsid w:val="00E0713D"/>
    <w:rsid w:val="00E15265"/>
    <w:rsid w:val="00E16446"/>
    <w:rsid w:val="00E1698C"/>
    <w:rsid w:val="00E20861"/>
    <w:rsid w:val="00E4791B"/>
    <w:rsid w:val="00E52014"/>
    <w:rsid w:val="00E625E8"/>
    <w:rsid w:val="00E63DE3"/>
    <w:rsid w:val="00E63FCB"/>
    <w:rsid w:val="00E649A3"/>
    <w:rsid w:val="00E850E7"/>
    <w:rsid w:val="00E86666"/>
    <w:rsid w:val="00E86D60"/>
    <w:rsid w:val="00E921FB"/>
    <w:rsid w:val="00EA380F"/>
    <w:rsid w:val="00EC5A27"/>
    <w:rsid w:val="00ED5B61"/>
    <w:rsid w:val="00EF5619"/>
    <w:rsid w:val="00F024C4"/>
    <w:rsid w:val="00F04E33"/>
    <w:rsid w:val="00F05C45"/>
    <w:rsid w:val="00F06CBB"/>
    <w:rsid w:val="00F1037A"/>
    <w:rsid w:val="00F37BDF"/>
    <w:rsid w:val="00F410CC"/>
    <w:rsid w:val="00F426A4"/>
    <w:rsid w:val="00F652D8"/>
    <w:rsid w:val="00F65941"/>
    <w:rsid w:val="00F81351"/>
    <w:rsid w:val="00F83732"/>
    <w:rsid w:val="00F84E4C"/>
    <w:rsid w:val="00F87B18"/>
    <w:rsid w:val="00F90034"/>
    <w:rsid w:val="00F90451"/>
    <w:rsid w:val="00F96EF7"/>
    <w:rsid w:val="00FA0234"/>
    <w:rsid w:val="00FA6D61"/>
    <w:rsid w:val="00FD484B"/>
    <w:rsid w:val="00FE23A6"/>
    <w:rsid w:val="00FF3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oNotEmbedSmartTags/>
  <w:decimalSymbol w:val="."/>
  <w:listSeparator w:val=","/>
  <w14:docId w14:val="77FB0693"/>
  <w15:docId w15:val="{4281F88B-A37B-46D6-BEC8-BE7A55194B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34C30"/>
    <w:pPr>
      <w:bidi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A40E1D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yleComplexNazanin">
    <w:name w:val="Style (Complex) Nazanin"/>
    <w:rsid w:val="00E649A3"/>
    <w:rPr>
      <w:rFonts w:ascii="Nazanin" w:hAnsi="Nazanin" w:cs="Nazanin"/>
      <w:sz w:val="24"/>
      <w:lang w:bidi="ar-SA"/>
    </w:rPr>
  </w:style>
  <w:style w:type="paragraph" w:customStyle="1" w:styleId="a">
    <w:name w:val="شماره"/>
    <w:basedOn w:val="Normal"/>
    <w:rsid w:val="00C733EB"/>
    <w:rPr>
      <w:rFonts w:cs="Nazanin"/>
    </w:rPr>
  </w:style>
  <w:style w:type="paragraph" w:customStyle="1" w:styleId="a0">
    <w:name w:val="بدنه"/>
    <w:basedOn w:val="Normal"/>
    <w:rsid w:val="00C733EB"/>
    <w:pPr>
      <w:jc w:val="lowKashida"/>
    </w:pPr>
    <w:rPr>
      <w:rFonts w:cs="Nazanin"/>
      <w:bCs/>
    </w:rPr>
  </w:style>
  <w:style w:type="paragraph" w:customStyle="1" w:styleId="a1">
    <w:name w:val="الفبجد"/>
    <w:basedOn w:val="Normal"/>
    <w:rsid w:val="00C733EB"/>
    <w:rPr>
      <w:rFonts w:cs="Nazanin"/>
      <w:b/>
      <w:bCs/>
      <w:szCs w:val="28"/>
    </w:rPr>
  </w:style>
  <w:style w:type="paragraph" w:customStyle="1" w:styleId="a2">
    <w:name w:val="گزینه"/>
    <w:basedOn w:val="Normal"/>
    <w:rsid w:val="00C733EB"/>
    <w:pPr>
      <w:jc w:val="lowKashida"/>
    </w:pPr>
    <w:rPr>
      <w:rFonts w:cs="Nazanin"/>
    </w:rPr>
  </w:style>
  <w:style w:type="paragraph" w:customStyle="1" w:styleId="a3">
    <w:name w:val="فاصله"/>
    <w:basedOn w:val="Normal"/>
    <w:rsid w:val="00C733EB"/>
    <w:rPr>
      <w:bCs/>
    </w:rPr>
  </w:style>
  <w:style w:type="paragraph" w:styleId="Header">
    <w:name w:val="header"/>
    <w:basedOn w:val="Normal"/>
    <w:rsid w:val="000A7996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A7996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6D36FD"/>
  </w:style>
  <w:style w:type="paragraph" w:styleId="ListParagraph">
    <w:name w:val="List Paragraph"/>
    <w:basedOn w:val="Normal"/>
    <w:uiPriority w:val="34"/>
    <w:qFormat/>
    <w:rsid w:val="00D44CD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.BOARD\Desktop\AzmoonDraf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8F28B7-5597-43F3-AAAD-7A9780C829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AzmoonDraft.dot</Template>
  <TotalTime>325</TotalTime>
  <Pages>18</Pages>
  <Words>3460</Words>
  <Characters>14669</Characters>
  <Application>Microsoft Office Word</Application>
  <DocSecurity>0</DocSecurity>
  <Lines>122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QNo</vt:lpstr>
    </vt:vector>
  </TitlesOfParts>
  <Company>pajouhan</Company>
  <LinksUpToDate>false</LinksUpToDate>
  <CharactersWithSpaces>18093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QNo</dc:title>
  <dc:creator>administrator</dc:creator>
  <cp:lastModifiedBy>yahya jabari</cp:lastModifiedBy>
  <cp:revision>38</cp:revision>
  <cp:lastPrinted>1900-12-31T19:30:00Z</cp:lastPrinted>
  <dcterms:created xsi:type="dcterms:W3CDTF">2024-10-29T08:14:00Z</dcterms:created>
  <dcterms:modified xsi:type="dcterms:W3CDTF">2025-06-18T08:04:00Z</dcterms:modified>
</cp:coreProperties>
</file>